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839FF" w:rsidRPr="000D0BB9" w14:paraId="076FFD11" w14:textId="77777777" w:rsidTr="00AA5AD4">
        <w:trPr>
          <w:trHeight w:val="552"/>
        </w:trPr>
        <w:tc>
          <w:tcPr>
            <w:tcW w:w="2689" w:type="dxa"/>
            <w:vAlign w:val="center"/>
          </w:tcPr>
          <w:p w14:paraId="5D8A3481" w14:textId="77777777" w:rsidR="009839FF" w:rsidRPr="000D0BB9" w:rsidRDefault="009839FF" w:rsidP="00AA5AD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1A0D3326" w14:textId="068D73AF" w:rsidR="009839FF" w:rsidRPr="000D0BB9" w:rsidRDefault="008E4D6A" w:rsidP="00AA5AD4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E4D6A">
              <w:rPr>
                <w:rFonts w:ascii="Arial" w:hAnsi="Arial" w:cs="Arial"/>
                <w:bCs/>
                <w:sz w:val="19"/>
                <w:szCs w:val="19"/>
              </w:rPr>
              <w:t>Lieferung von RFID-Leseausweisen für den Verbund Öffentlicher Bibliotheken Berlins (VÖBB)</w:t>
            </w:r>
          </w:p>
        </w:tc>
      </w:tr>
      <w:tr w:rsidR="009839FF" w:rsidRPr="000D0BB9" w14:paraId="6E134680" w14:textId="77777777" w:rsidTr="00AA5AD4">
        <w:trPr>
          <w:trHeight w:val="418"/>
        </w:trPr>
        <w:tc>
          <w:tcPr>
            <w:tcW w:w="2689" w:type="dxa"/>
            <w:vAlign w:val="center"/>
          </w:tcPr>
          <w:p w14:paraId="6E4C3ADB" w14:textId="77777777" w:rsidR="009839FF" w:rsidRPr="000D0BB9" w:rsidRDefault="009839FF" w:rsidP="00AA5AD4">
            <w:pPr>
              <w:rPr>
                <w:rFonts w:ascii="Arial" w:hAnsi="Arial" w:cs="Arial"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7D7AE0E9" w14:textId="02E322B4" w:rsidR="009839FF" w:rsidRPr="000D0BB9" w:rsidRDefault="009839FF" w:rsidP="001F713A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0162C">
              <w:rPr>
                <w:rFonts w:ascii="Arial" w:hAnsi="Arial" w:cs="Arial"/>
                <w:sz w:val="19"/>
                <w:szCs w:val="19"/>
              </w:rPr>
              <w:t>ZLB-2026-00</w:t>
            </w:r>
            <w:r w:rsidR="001F713A">
              <w:rPr>
                <w:rFonts w:ascii="Arial" w:hAnsi="Arial" w:cs="Arial"/>
                <w:sz w:val="19"/>
                <w:szCs w:val="19"/>
              </w:rPr>
              <w:t>14</w:t>
            </w:r>
          </w:p>
        </w:tc>
      </w:tr>
    </w:tbl>
    <w:p w14:paraId="3D4C2F2B" w14:textId="77777777" w:rsidR="009839FF" w:rsidRPr="00F36891" w:rsidRDefault="009839FF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B578863" w14:textId="2173814F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2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71F6A" w:rsidRPr="009839FF" w14:paraId="02D63069" w14:textId="77777777" w:rsidTr="00AA5AD4">
        <w:tc>
          <w:tcPr>
            <w:tcW w:w="2689" w:type="dxa"/>
          </w:tcPr>
          <w:p w14:paraId="5D6E8F1D" w14:textId="1D2D125F" w:rsidR="00471F6A" w:rsidRPr="009839FF" w:rsidRDefault="00B607C0" w:rsidP="00D31A6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Firma/Geschäftsbezeichnung des erklärenden Unternehmens bzw. des </w:t>
            </w:r>
            <w:r>
              <w:rPr>
                <w:rFonts w:ascii="Arial" w:eastAsia="Calibri" w:hAnsi="Arial" w:cs="Arial"/>
                <w:iCs/>
                <w:sz w:val="18"/>
                <w:szCs w:val="18"/>
              </w:rPr>
              <w:t xml:space="preserve">Mitglieds 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der </w:t>
            </w:r>
            <w:r w:rsidR="00D31A67">
              <w:rPr>
                <w:rFonts w:ascii="Arial" w:eastAsia="Calibri" w:hAnsi="Arial" w:cs="Arial"/>
                <w:iCs/>
                <w:sz w:val="18"/>
                <w:szCs w:val="18"/>
              </w:rPr>
              <w:t>Bieter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>gemeinschaft:</w:t>
            </w:r>
          </w:p>
        </w:tc>
        <w:tc>
          <w:tcPr>
            <w:tcW w:w="7087" w:type="dxa"/>
          </w:tcPr>
          <w:p w14:paraId="2C4F8CB8" w14:textId="4FD6C7D3" w:rsidR="00471F6A" w:rsidRPr="009839FF" w:rsidRDefault="00471F6A" w:rsidP="00471F6A">
            <w:pPr>
              <w:spacing w:before="10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71F6A" w:rsidRPr="009839FF" w14:paraId="3CCCF453" w14:textId="77777777" w:rsidTr="00AA5AD4">
        <w:trPr>
          <w:trHeight w:val="545"/>
        </w:trPr>
        <w:tc>
          <w:tcPr>
            <w:tcW w:w="2689" w:type="dxa"/>
            <w:vAlign w:val="center"/>
          </w:tcPr>
          <w:p w14:paraId="6E0BDD25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  <w:vAlign w:val="center"/>
          </w:tcPr>
          <w:p w14:paraId="582FCCB4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5E3D3F75" w14:textId="77777777" w:rsidR="00AC16D8" w:rsidRPr="009839FF" w:rsidRDefault="00AC16D8" w:rsidP="00AC16D8">
      <w:pPr>
        <w:spacing w:after="0"/>
        <w:jc w:val="both"/>
        <w:rPr>
          <w:rFonts w:ascii="Arial" w:eastAsia="Calibri" w:hAnsi="Arial" w:cs="Arial"/>
          <w:sz w:val="10"/>
          <w:szCs w:val="10"/>
        </w:rPr>
      </w:pPr>
    </w:p>
    <w:p w14:paraId="6EB84185" w14:textId="2974F286" w:rsidR="00AC16D8" w:rsidRPr="009839FF" w:rsidRDefault="00AC16D8" w:rsidP="00AC16D8">
      <w:pPr>
        <w:spacing w:after="0"/>
        <w:ind w:left="709" w:hanging="709"/>
        <w:jc w:val="both"/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</w:pP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Hinweis: Bei einem elektronisch übermittelten </w:t>
      </w:r>
      <w:r w:rsidR="001F713A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Angebot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in Textform muss der/die </w:t>
      </w:r>
      <w:r w:rsidR="001F713A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Bietende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eindeutig erkennbar sein.</w:t>
      </w:r>
    </w:p>
    <w:p w14:paraId="67348359" w14:textId="0540D658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36B93E2" w14:textId="09A68B90" w:rsidR="00AC16D8" w:rsidRDefault="00AC16D8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5544BF72" w14:textId="251528D6" w:rsidR="006A74DF" w:rsidRDefault="006A74D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Hinweise zum Ausfüllen dieser Erklärung:</w:t>
      </w:r>
    </w:p>
    <w:p w14:paraId="26E3FDFB" w14:textId="416D55EC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Vorrangig sind die Angaben in der Veröffentlichung des Supplements zum Amtsblatt der Europäischen Union zu beachten.</w:t>
      </w:r>
    </w:p>
    <w:p w14:paraId="13935AC8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70E60E8" w14:textId="2D4C550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Alle in </w:t>
      </w:r>
      <w:r>
        <w:rPr>
          <w:rFonts w:ascii="Arial" w:hAnsi="Arial" w:cs="Arial"/>
          <w:bCs/>
          <w:sz w:val="20"/>
          <w:szCs w:val="20"/>
        </w:rPr>
        <w:t>dieser Erklärung</w:t>
      </w:r>
      <w:r w:rsidRPr="003C0445">
        <w:rPr>
          <w:rFonts w:ascii="Arial" w:hAnsi="Arial" w:cs="Arial"/>
          <w:bCs/>
          <w:sz w:val="20"/>
          <w:szCs w:val="20"/>
        </w:rPr>
        <w:t xml:space="preserve"> geforderten Angaben sind entsprechend auszufüllen bzw. anzugeben.</w:t>
      </w:r>
    </w:p>
    <w:p w14:paraId="1DA86B3E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126DD86" w14:textId="15C09FAC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Bei </w:t>
      </w:r>
      <w:r w:rsidR="001F713A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gemeinschaften ist die </w:t>
      </w:r>
      <w:r>
        <w:rPr>
          <w:rFonts w:ascii="Arial" w:hAnsi="Arial" w:cs="Arial"/>
          <w:bCs/>
          <w:sz w:val="20"/>
          <w:szCs w:val="20"/>
        </w:rPr>
        <w:t>Erklärung</w:t>
      </w:r>
      <w:r w:rsidRPr="003C0445">
        <w:rPr>
          <w:rFonts w:ascii="Arial" w:hAnsi="Arial" w:cs="Arial"/>
          <w:bCs/>
          <w:sz w:val="20"/>
          <w:szCs w:val="20"/>
        </w:rPr>
        <w:t xml:space="preserve"> von jedem Mitglied der </w:t>
      </w:r>
      <w:r w:rsidR="001F713A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auszufüllen und einzureichen. </w:t>
      </w:r>
      <w:r w:rsidR="00314103">
        <w:rPr>
          <w:rFonts w:ascii="Arial" w:hAnsi="Arial" w:cs="Arial"/>
          <w:bCs/>
          <w:sz w:val="20"/>
          <w:szCs w:val="20"/>
        </w:rPr>
        <w:t>E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ine gemeinsame ausgefüllte </w:t>
      </w:r>
      <w:r w:rsidR="00314103">
        <w:rPr>
          <w:rFonts w:ascii="Arial" w:hAnsi="Arial" w:cs="Arial"/>
          <w:bCs/>
          <w:sz w:val="20"/>
          <w:szCs w:val="20"/>
        </w:rPr>
        <w:t>Erklärung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 ist nicht einzureichen</w:t>
      </w:r>
      <w:r w:rsidR="004B7DD8">
        <w:rPr>
          <w:rFonts w:ascii="Arial" w:hAnsi="Arial" w:cs="Arial"/>
          <w:bCs/>
          <w:sz w:val="20"/>
          <w:szCs w:val="20"/>
        </w:rPr>
        <w:t>. Die Erfüllung</w:t>
      </w:r>
      <w:r w:rsidR="00314103">
        <w:rPr>
          <w:rFonts w:ascii="Arial" w:hAnsi="Arial" w:cs="Arial"/>
          <w:bCs/>
          <w:sz w:val="20"/>
          <w:szCs w:val="20"/>
        </w:rPr>
        <w:t xml:space="preserve"> der</w:t>
      </w:r>
      <w:r w:rsidR="00E0125A">
        <w:rPr>
          <w:rFonts w:ascii="Arial" w:hAnsi="Arial" w:cs="Arial"/>
          <w:bCs/>
          <w:sz w:val="20"/>
          <w:szCs w:val="20"/>
        </w:rPr>
        <w:t xml:space="preserve"> wirtschaftliche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finanzielle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sowie d</w:t>
      </w:r>
      <w:r w:rsidR="00314103">
        <w:rPr>
          <w:rFonts w:ascii="Arial" w:hAnsi="Arial" w:cs="Arial"/>
          <w:bCs/>
          <w:sz w:val="20"/>
          <w:szCs w:val="20"/>
        </w:rPr>
        <w:t>er</w:t>
      </w:r>
      <w:r w:rsidR="00E0125A">
        <w:rPr>
          <w:rFonts w:ascii="Arial" w:hAnsi="Arial" w:cs="Arial"/>
          <w:bCs/>
          <w:sz w:val="20"/>
          <w:szCs w:val="20"/>
        </w:rPr>
        <w:t xml:space="preserve"> technische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berufliche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Leistungsfähigkeit </w:t>
      </w:r>
      <w:r w:rsidR="004B7DD8">
        <w:rPr>
          <w:rFonts w:ascii="Arial" w:hAnsi="Arial" w:cs="Arial"/>
          <w:bCs/>
          <w:sz w:val="20"/>
          <w:szCs w:val="20"/>
        </w:rPr>
        <w:t>wird nach den jeweils vorgesehenen Leistungsanteilen der Mitglieder beurteilt</w:t>
      </w:r>
      <w:r w:rsidR="00E0125A">
        <w:rPr>
          <w:rFonts w:ascii="Arial" w:hAnsi="Arial" w:cs="Arial"/>
          <w:bCs/>
          <w:sz w:val="20"/>
          <w:szCs w:val="20"/>
        </w:rPr>
        <w:t>.</w:t>
      </w:r>
      <w:r w:rsidRPr="003C0445">
        <w:rPr>
          <w:rFonts w:ascii="Arial" w:hAnsi="Arial" w:cs="Arial"/>
          <w:bCs/>
          <w:sz w:val="20"/>
          <w:szCs w:val="20"/>
        </w:rPr>
        <w:t xml:space="preserve"> </w:t>
      </w:r>
      <w:r w:rsidR="00314103">
        <w:rPr>
          <w:rFonts w:ascii="Arial" w:hAnsi="Arial" w:cs="Arial"/>
          <w:bCs/>
          <w:sz w:val="20"/>
          <w:szCs w:val="20"/>
        </w:rPr>
        <w:t xml:space="preserve">Die geforderte Versicherung muss alle Mitglieder mindestens im Hinblick auf deren Leistungsanteile erfassen. </w:t>
      </w:r>
    </w:p>
    <w:p w14:paraId="5F128976" w14:textId="7F9A11ED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[Die </w:t>
      </w:r>
      <w:r w:rsidR="001F713A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>gemeinschaftserklärung liegt als Anlage bei.]</w:t>
      </w:r>
    </w:p>
    <w:p w14:paraId="2B0D39C5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25F9F47" w14:textId="69FDE4F0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Referenzen von konzernverbundenen Unternehmen, die nicht für die Leistungserbringung im Rahmen dieser Ausschreibung vorges</w:t>
      </w:r>
      <w:r>
        <w:rPr>
          <w:rFonts w:ascii="Arial" w:hAnsi="Arial" w:cs="Arial"/>
          <w:bCs/>
          <w:sz w:val="20"/>
          <w:szCs w:val="20"/>
        </w:rPr>
        <w:t>ehen sind, sind nicht zulässig.</w:t>
      </w:r>
    </w:p>
    <w:p w14:paraId="09154487" w14:textId="76021C2B" w:rsidR="006A74DF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Referenzen müssen vom </w:t>
      </w:r>
      <w:r w:rsidR="00D31A67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 oder dem Teil </w:t>
      </w:r>
      <w:r>
        <w:rPr>
          <w:rFonts w:ascii="Arial" w:hAnsi="Arial" w:cs="Arial"/>
          <w:bCs/>
          <w:sz w:val="20"/>
          <w:szCs w:val="20"/>
        </w:rPr>
        <w:t xml:space="preserve">der </w:t>
      </w:r>
      <w:r w:rsidR="001F713A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oder dem </w:t>
      </w:r>
      <w:r w:rsidR="002B156F">
        <w:rPr>
          <w:rFonts w:ascii="Arial" w:hAnsi="Arial" w:cs="Arial"/>
          <w:bCs/>
          <w:sz w:val="20"/>
          <w:szCs w:val="20"/>
        </w:rPr>
        <w:t xml:space="preserve">eignungsverleihenden </w:t>
      </w:r>
      <w:r w:rsidRPr="003C0445">
        <w:rPr>
          <w:rFonts w:ascii="Arial" w:hAnsi="Arial" w:cs="Arial"/>
          <w:bCs/>
          <w:sz w:val="20"/>
          <w:szCs w:val="20"/>
        </w:rPr>
        <w:t>Nachunternehmer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C0445">
        <w:rPr>
          <w:rFonts w:ascii="Arial" w:hAnsi="Arial" w:cs="Arial"/>
          <w:bCs/>
          <w:sz w:val="20"/>
          <w:szCs w:val="20"/>
        </w:rPr>
        <w:t xml:space="preserve">erbracht </w:t>
      </w:r>
      <w:r w:rsidR="00693EE0">
        <w:rPr>
          <w:rFonts w:ascii="Arial" w:hAnsi="Arial" w:cs="Arial"/>
          <w:bCs/>
          <w:sz w:val="20"/>
          <w:szCs w:val="20"/>
        </w:rPr>
        <w:t>sein</w:t>
      </w:r>
      <w:r w:rsidRPr="003C0445">
        <w:rPr>
          <w:rFonts w:ascii="Arial" w:hAnsi="Arial" w:cs="Arial"/>
          <w:bCs/>
          <w:sz w:val="20"/>
          <w:szCs w:val="20"/>
        </w:rPr>
        <w:t>, der für die Erbringung der jeweiligen Leistung vorgesehen ist.</w:t>
      </w:r>
    </w:p>
    <w:p w14:paraId="63FB464A" w14:textId="77777777" w:rsidR="00835A8D" w:rsidRDefault="00835A8D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8DB9D78" w14:textId="7E642C0F" w:rsidR="00835A8D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Bei einer Eignungsleihe müssen die eignungsleihenden Unternehmen ihre Eignung hinsichtlich derjenigen </w:t>
      </w:r>
    </w:p>
    <w:p w14:paraId="22580237" w14:textId="0F3944B2" w:rsidR="00E0125A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Eignungskriterien nachweisen, für die sich der </w:t>
      </w:r>
      <w:r w:rsidR="00D31A67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 xml:space="preserve"> auf die Kapazitäten des E</w:t>
      </w:r>
      <w:r w:rsidR="00835A8D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g</w:t>
      </w:r>
      <w:r w:rsidR="00835A8D">
        <w:rPr>
          <w:rFonts w:ascii="Arial" w:hAnsi="Arial" w:cs="Arial"/>
          <w:bCs/>
          <w:sz w:val="20"/>
          <w:szCs w:val="20"/>
        </w:rPr>
        <w:t>n</w:t>
      </w:r>
      <w:r>
        <w:rPr>
          <w:rFonts w:ascii="Arial" w:hAnsi="Arial" w:cs="Arial"/>
          <w:bCs/>
          <w:sz w:val="20"/>
          <w:szCs w:val="20"/>
        </w:rPr>
        <w:t>ungsverleihers</w:t>
      </w:r>
      <w:r w:rsidR="00835A8D">
        <w:rPr>
          <w:rFonts w:ascii="Arial" w:hAnsi="Arial" w:cs="Arial"/>
          <w:bCs/>
          <w:sz w:val="20"/>
          <w:szCs w:val="20"/>
        </w:rPr>
        <w:t xml:space="preserve"> beruft.</w:t>
      </w:r>
    </w:p>
    <w:p w14:paraId="529342D7" w14:textId="77777777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[Die Verpflichtungserklärung der anderen Unternehmen, wonach uns die vorbenannten Kapazitäten zur Erfüllung des Auftrages zur Verfügung stehen, liegt als Anlage bei.]</w:t>
      </w:r>
    </w:p>
    <w:p w14:paraId="7E071810" w14:textId="77777777" w:rsidR="008C0741" w:rsidRPr="0025063C" w:rsidRDefault="008C0741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5D980925" w14:textId="77777777" w:rsidR="007248CD" w:rsidRPr="0089551B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77DF115B" w14:textId="56E4ED36" w:rsidR="0089551B" w:rsidRPr="009839FF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ab/>
        <w:t>1 Befähigung und Erlaubnis zur Berufsausübung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43A9D37C" w14:textId="186D581C" w:rsidR="0089551B" w:rsidRPr="00F36891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(Auszug aus dem Berufs- oder Handelsregister)</w:t>
      </w:r>
    </w:p>
    <w:p w14:paraId="617878D4" w14:textId="4C1425C9" w:rsidR="0089551B" w:rsidRPr="0089551B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4659338F" w14:textId="522F4F86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BE10F91" w14:textId="0E8486C3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 xml:space="preserve">Als Beleg über das Vorhandensein der </w:t>
      </w:r>
      <w:r w:rsidR="00AC16D8">
        <w:rPr>
          <w:rFonts w:ascii="Arial" w:hAnsi="Arial" w:cs="Arial"/>
          <w:bCs/>
          <w:sz w:val="20"/>
          <w:szCs w:val="20"/>
        </w:rPr>
        <w:t>notwendigen Befähigung und Erlaubnis zur Berufsausübung</w:t>
      </w:r>
      <w:r w:rsidRPr="00BE7781">
        <w:rPr>
          <w:rFonts w:ascii="Arial" w:hAnsi="Arial" w:cs="Arial"/>
          <w:bCs/>
          <w:sz w:val="20"/>
          <w:szCs w:val="20"/>
        </w:rPr>
        <w:t xml:space="preserve"> </w:t>
      </w:r>
    </w:p>
    <w:p w14:paraId="741EFF58" w14:textId="77777777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>erkläre ich/erklären wir,</w:t>
      </w:r>
    </w:p>
    <w:p w14:paraId="7C0AA842" w14:textId="0926D895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324F91F7" w14:textId="069F1B44" w:rsidR="006D3139" w:rsidRPr="001F7CE3" w:rsidRDefault="00AA5AD4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dass </w:t>
      </w:r>
      <w:r w:rsidR="00AC16D8" w:rsidRPr="001F7CE3">
        <w:rPr>
          <w:rFonts w:ascii="Arial" w:hAnsi="Arial" w:cs="Arial"/>
          <w:bCs/>
          <w:sz w:val="20"/>
          <w:szCs w:val="20"/>
        </w:rPr>
        <w:t>die rechtlichen Voraussetzungen zur Ausführun</w:t>
      </w:r>
      <w:r w:rsidR="001F7CE3" w:rsidRPr="001F7CE3">
        <w:rPr>
          <w:rFonts w:ascii="Arial" w:hAnsi="Arial" w:cs="Arial"/>
          <w:bCs/>
          <w:sz w:val="20"/>
          <w:szCs w:val="20"/>
        </w:rPr>
        <w:t>g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de</w:t>
      </w:r>
      <w:r>
        <w:rPr>
          <w:rFonts w:ascii="Arial" w:hAnsi="Arial" w:cs="Arial"/>
          <w:bCs/>
          <w:sz w:val="20"/>
          <w:szCs w:val="20"/>
        </w:rPr>
        <w:t>r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zu vergebenen Leistung </w:t>
      </w:r>
      <w:r>
        <w:rPr>
          <w:rFonts w:ascii="Arial" w:hAnsi="Arial" w:cs="Arial"/>
          <w:bCs/>
          <w:sz w:val="20"/>
          <w:szCs w:val="20"/>
        </w:rPr>
        <w:t>erfüllt sind</w:t>
      </w:r>
      <w:r w:rsidR="001F7CE3" w:rsidRPr="001F7CE3">
        <w:rPr>
          <w:rFonts w:ascii="Arial" w:hAnsi="Arial" w:cs="Arial"/>
          <w:bCs/>
          <w:sz w:val="20"/>
          <w:szCs w:val="20"/>
        </w:rPr>
        <w:t>.</w:t>
      </w:r>
    </w:p>
    <w:p w14:paraId="2183A101" w14:textId="186156D2" w:rsidR="006D3139" w:rsidRPr="001F7CE3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06F11CA0" w14:textId="36F4ABA5" w:rsidR="001F7CE3" w:rsidRPr="001F7CE3" w:rsidRDefault="001F7CE3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1F7CE3">
        <w:rPr>
          <w:rFonts w:ascii="Arial" w:hAnsi="Arial" w:cs="Arial"/>
          <w:bCs/>
          <w:sz w:val="20"/>
          <w:szCs w:val="20"/>
        </w:rPr>
        <w:t xml:space="preserve">Wir haben </w:t>
      </w:r>
      <w:r>
        <w:rPr>
          <w:rFonts w:ascii="Arial" w:hAnsi="Arial" w:cs="Arial"/>
          <w:bCs/>
          <w:sz w:val="20"/>
          <w:szCs w:val="20"/>
        </w:rPr>
        <w:t xml:space="preserve">einen aktuellen Auszug aus dem Handels-/Berufsregister (nicht älter als 3 Monate) oder bei fehlender Registerpflicht eine Unternehmensdarstellung mit Angaben zur Rechtsform, Inhabern/Gesellschaftern und den gesetzlichen Vertretern </w:t>
      </w:r>
      <w:r w:rsidR="008D4766">
        <w:rPr>
          <w:rFonts w:ascii="Arial" w:hAnsi="Arial" w:cs="Arial"/>
          <w:bCs/>
          <w:sz w:val="20"/>
          <w:szCs w:val="20"/>
        </w:rPr>
        <w:t>als Anlage</w:t>
      </w:r>
      <w:r>
        <w:rPr>
          <w:rFonts w:ascii="Arial" w:hAnsi="Arial" w:cs="Arial"/>
          <w:bCs/>
          <w:sz w:val="20"/>
          <w:szCs w:val="20"/>
        </w:rPr>
        <w:t xml:space="preserve"> beigefügt.</w:t>
      </w:r>
    </w:p>
    <w:p w14:paraId="1B2FEFA6" w14:textId="49D89353" w:rsidR="0089551B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4A6A001" w14:textId="77777777" w:rsidR="00C5641D" w:rsidRPr="00DB592B" w:rsidRDefault="00C5641D" w:rsidP="00C564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3B589D">
        <w:rPr>
          <w:rFonts w:ascii="Arial" w:hAnsi="Arial" w:cs="Arial"/>
          <w:bCs/>
          <w:i/>
          <w:sz w:val="16"/>
          <w:szCs w:val="19"/>
        </w:rPr>
        <w:t>(</w:t>
      </w:r>
      <w:r>
        <w:rPr>
          <w:rFonts w:ascii="Arial" w:hAnsi="Arial" w:cs="Arial"/>
          <w:bCs/>
          <w:i/>
          <w:sz w:val="16"/>
          <w:szCs w:val="19"/>
        </w:rPr>
        <w:t>*</w:t>
      </w:r>
      <w:r w:rsidRPr="003B589D">
        <w:rPr>
          <w:rFonts w:ascii="Arial" w:hAnsi="Arial" w:cs="Arial"/>
          <w:bCs/>
          <w:i/>
          <w:sz w:val="16"/>
          <w:szCs w:val="19"/>
        </w:rPr>
        <w:t>Bitte beachten</w:t>
      </w:r>
      <w:r>
        <w:rPr>
          <w:rFonts w:ascii="Arial" w:hAnsi="Arial" w:cs="Arial"/>
          <w:bCs/>
          <w:i/>
          <w:sz w:val="16"/>
          <w:szCs w:val="19"/>
        </w:rPr>
        <w:t xml:space="preserve">: Ein entsprechender Auszug bzw. eine entsprechende Unternehmensdarstellung ist </w:t>
      </w:r>
      <w:r w:rsidRPr="003B589D">
        <w:rPr>
          <w:rFonts w:ascii="Arial" w:hAnsi="Arial" w:cs="Arial"/>
          <w:bCs/>
          <w:i/>
          <w:sz w:val="16"/>
          <w:szCs w:val="19"/>
        </w:rPr>
        <w:t xml:space="preserve">bei Personengesellschaften wie KG oder GbR auch für die persönlich haftenden Gesellschafter sowie im Fall einer </w:t>
      </w:r>
      <w:r>
        <w:rPr>
          <w:rFonts w:ascii="Arial" w:hAnsi="Arial" w:cs="Arial"/>
          <w:bCs/>
          <w:i/>
          <w:sz w:val="16"/>
          <w:szCs w:val="19"/>
        </w:rPr>
        <w:t>Bieter</w:t>
      </w:r>
      <w:r w:rsidRPr="003B589D">
        <w:rPr>
          <w:rFonts w:ascii="Arial" w:hAnsi="Arial" w:cs="Arial"/>
          <w:bCs/>
          <w:i/>
          <w:sz w:val="16"/>
          <w:szCs w:val="19"/>
        </w:rPr>
        <w:t xml:space="preserve">gemeinschaft für jedes Mitglied </w:t>
      </w:r>
      <w:r>
        <w:rPr>
          <w:rFonts w:ascii="Arial" w:hAnsi="Arial" w:cs="Arial"/>
          <w:bCs/>
          <w:i/>
          <w:sz w:val="16"/>
          <w:szCs w:val="19"/>
        </w:rPr>
        <w:t>beizufügen.)</w:t>
      </w:r>
    </w:p>
    <w:p w14:paraId="0E5989E0" w14:textId="77777777" w:rsidR="00445124" w:rsidRPr="001F7CE3" w:rsidRDefault="00445124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7388C6D" w14:textId="3B5A5F82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50EC38A" w14:textId="4B8D1CE2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C0E07DD" w14:textId="06DB8DB3" w:rsidR="002138D5" w:rsidRPr="009839FF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 w:rsidR="009839FF">
        <w:rPr>
          <w:rFonts w:ascii="Arial" w:hAnsi="Arial" w:cs="Arial"/>
          <w:b/>
          <w:bCs/>
          <w:sz w:val="24"/>
          <w:szCs w:val="24"/>
        </w:rPr>
        <w:t xml:space="preserve">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>E</w:t>
      </w:r>
      <w:r w:rsidR="002138D5" w:rsidRPr="00F36891">
        <w:rPr>
          <w:rFonts w:ascii="Arial" w:hAnsi="Arial" w:cs="Arial"/>
          <w:b/>
          <w:bCs/>
          <w:sz w:val="24"/>
          <w:szCs w:val="24"/>
        </w:rPr>
        <w:t xml:space="preserve">rklärung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 xml:space="preserve">zur </w:t>
      </w:r>
      <w:r w:rsidR="009839FF">
        <w:rPr>
          <w:rFonts w:ascii="Arial" w:hAnsi="Arial" w:cs="Arial"/>
          <w:b/>
          <w:bCs/>
          <w:sz w:val="24"/>
          <w:szCs w:val="24"/>
        </w:rPr>
        <w:t>wirtschaftlichen und finanziellen Leistungsfähigkeit</w:t>
      </w:r>
      <w:r w:rsidR="009839FF">
        <w:rPr>
          <w:rFonts w:ascii="Arial" w:hAnsi="Arial" w:cs="Arial"/>
          <w:b/>
          <w:bCs/>
          <w:sz w:val="24"/>
          <w:szCs w:val="24"/>
        </w:rPr>
        <w:br/>
      </w:r>
    </w:p>
    <w:p w14:paraId="27AB9D71" w14:textId="53E96DC0" w:rsidR="009839FF" w:rsidRPr="00F36891" w:rsidRDefault="009839F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.1 </w:t>
      </w:r>
      <w:r w:rsidR="001E0173">
        <w:rPr>
          <w:rFonts w:ascii="Arial" w:hAnsi="Arial" w:cs="Arial"/>
          <w:b/>
          <w:bCs/>
          <w:sz w:val="24"/>
          <w:szCs w:val="24"/>
        </w:rPr>
        <w:t>Berufs- oder Betriebshaftpflichtversicherung</w:t>
      </w:r>
    </w:p>
    <w:p w14:paraId="5D8D5D96" w14:textId="73FBF92B" w:rsidR="00526569" w:rsidRDefault="0052656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836A078" w14:textId="77777777" w:rsidR="0030162C" w:rsidRDefault="0030162C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A428737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Als Beleg über das Vorhandensein der wirtschaftlichen und finanziellen Leistungsfähigkeit </w:t>
      </w:r>
    </w:p>
    <w:p w14:paraId="154A401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erkläre ich/erklären wir,</w:t>
      </w:r>
    </w:p>
    <w:p w14:paraId="5C8A9165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AF8A901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dass im Auftragsfall für mein/unser Unternehmen eine Betriebshaftpflichtversicherung für die Dauer der Vertragslaufzeit mit folgenden Mindestdeckungssummen pro Schadensfall und Jahr:</w:t>
      </w:r>
    </w:p>
    <w:p w14:paraId="407878FC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68C62B6B" w14:textId="473BF0C9" w:rsidR="001E0173" w:rsidRPr="001E0173" w:rsidRDefault="001E0173" w:rsidP="001E0173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für Personen</w:t>
      </w:r>
      <w:r w:rsidR="00445124">
        <w:rPr>
          <w:rFonts w:ascii="Arial" w:eastAsia="Times New Roman" w:hAnsi="Arial" w:cs="Arial"/>
          <w:bCs/>
          <w:sz w:val="20"/>
          <w:szCs w:val="20"/>
          <w:lang w:eastAsia="de-DE"/>
        </w:rPr>
        <w:t>schäden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: 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>3.000.000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</w:t>
      </w:r>
      <w:r w:rsidR="00445124">
        <w:rPr>
          <w:rFonts w:ascii="Arial" w:eastAsia="Times New Roman" w:hAnsi="Arial" w:cs="Arial"/>
          <w:bCs/>
          <w:sz w:val="20"/>
          <w:szCs w:val="20"/>
          <w:lang w:eastAsia="de-DE"/>
        </w:rPr>
        <w:t>uro</w:t>
      </w:r>
    </w:p>
    <w:p w14:paraId="68268B25" w14:textId="5532C796" w:rsidR="001E0173" w:rsidRDefault="001E0173" w:rsidP="001E0173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für </w:t>
      </w:r>
      <w:r w:rsidR="00445124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Sach- und 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Vermögensschäden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: </w:t>
      </w:r>
      <w:r w:rsidR="00445124">
        <w:rPr>
          <w:rFonts w:ascii="Arial" w:eastAsia="Times New Roman" w:hAnsi="Arial" w:cs="Arial"/>
          <w:bCs/>
          <w:sz w:val="20"/>
          <w:szCs w:val="20"/>
          <w:lang w:eastAsia="de-DE"/>
        </w:rPr>
        <w:t>1.0</w:t>
      </w:r>
      <w:r w:rsidR="00C24E7C">
        <w:rPr>
          <w:rFonts w:ascii="Arial" w:eastAsia="Times New Roman" w:hAnsi="Arial" w:cs="Arial"/>
          <w:bCs/>
          <w:sz w:val="20"/>
          <w:szCs w:val="20"/>
          <w:lang w:eastAsia="de-DE"/>
        </w:rPr>
        <w:t>00</w:t>
      </w: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.000 </w:t>
      </w: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</w:t>
      </w:r>
      <w:r w:rsidR="00445124">
        <w:rPr>
          <w:rFonts w:ascii="Arial" w:eastAsia="Times New Roman" w:hAnsi="Arial" w:cs="Arial"/>
          <w:bCs/>
          <w:sz w:val="20"/>
          <w:szCs w:val="20"/>
          <w:lang w:eastAsia="de-DE"/>
        </w:rPr>
        <w:t>uro</w:t>
      </w:r>
    </w:p>
    <w:p w14:paraId="459FF321" w14:textId="25756DD5" w:rsidR="00445124" w:rsidRPr="001E0173" w:rsidRDefault="004962DB" w:rsidP="001E0173">
      <w:pPr>
        <w:numPr>
          <w:ilvl w:val="0"/>
          <w:numId w:val="16"/>
        </w:numPr>
        <w:autoSpaceDE w:val="0"/>
        <w:autoSpaceDN w:val="0"/>
        <w:adjustRightInd w:val="0"/>
        <w:spacing w:after="0"/>
        <w:contextualSpacing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>für reine Vermögensschäden aus der Erbringung der vertragsgegenständlichen IT- und Systemdienstleistungen</w:t>
      </w:r>
      <w:r w:rsidR="00D31A67">
        <w:rPr>
          <w:rFonts w:ascii="Arial" w:eastAsia="Times New Roman" w:hAnsi="Arial" w:cs="Arial"/>
          <w:bCs/>
          <w:sz w:val="20"/>
          <w:szCs w:val="20"/>
          <w:lang w:eastAsia="de-DE"/>
        </w:rPr>
        <w:t>: 1.000.000 Euro</w:t>
      </w:r>
    </w:p>
    <w:p w14:paraId="515ADFA4" w14:textId="77777777" w:rsidR="00445124" w:rsidRDefault="00445124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3B39531A" w14:textId="2875FC40" w:rsidR="001E0173" w:rsidRPr="001E0173" w:rsidRDefault="009321BD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noch nicht besteht, jedoch im Auftragsfall bis spätestens 2 Wochen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nach der Zuschlagserteilung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verfügen werden. Auf Verlangen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Auftraggeberin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werden wir vor Zuschlagserteilung eine rechtsverbindliche Bestätigung des Versicherers (nicht des Maklers) über den Abschluss einer entsprechenden V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er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i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cherung vorlegen.</w:t>
      </w:r>
    </w:p>
    <w:p w14:paraId="2135DA5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A0744C1" w14:textId="147B9F54" w:rsidR="001E0173" w:rsidRPr="001E0173" w:rsidRDefault="009321BD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besteht und die vorhandene Versicherung die o.g. Schadenarten mit 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geforderten Mindestdeckungssumme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bereits jetzt abdeckt. Ein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entsprechende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Versicherung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surkunde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wird auf Verlangen der Auftraggeberin vorgelegt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73E57C92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87D1455" w14:textId="77777777" w:rsidR="001E0173" w:rsidRPr="001E0173" w:rsidRDefault="001E0173" w:rsidP="001E0173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181E6B6" w14:textId="77777777" w:rsidR="001E0173" w:rsidRPr="00D31A67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iCs/>
          <w:sz w:val="20"/>
          <w:szCs w:val="20"/>
          <w:lang w:eastAsia="de-DE"/>
        </w:rPr>
      </w:pPr>
      <w:r w:rsidRPr="00D31A67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de-DE"/>
        </w:rPr>
        <w:t xml:space="preserve">Hinweis: </w:t>
      </w: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Wir bitten Sie darauf zu achten, dass im Falle einer bestehenden Versicherung, die aber </w:t>
      </w:r>
      <w:r w:rsidRPr="00D31A6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nicht</w:t>
      </w: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 den aufgestellten Anforderungen entspricht, als Bieter zu erklären, dass eine Versicherung in geforderter Höhe im Auftragsfall abgeschlossen wird und spätestens 2 Wochen nach der Zuschlagserteilung der Auftraggeberin unaufgefordert das Bestehen dieser durch Vorlage der Versicherungspolice nachgewiesen wird (Kreuz Nr. 1).</w:t>
      </w:r>
    </w:p>
    <w:p w14:paraId="6F7C81D2" w14:textId="4B0EC19E" w:rsidR="001E0173" w:rsidRPr="00D31A67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Sofern </w:t>
      </w:r>
      <w:r w:rsidR="00F204A1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der/die </w:t>
      </w: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Bietende erklärt, dass eine Versicherung in geforderter Höhe bereits besteht (Kreuz Nr. 2), jedoch die zum Nachweis dieser Erklärung eingereichte Versicherungspolice inhaltlich nicht ausreichend ist (bspw. nicht ausreichende Deckungssummen),</w:t>
      </w:r>
      <w:r w:rsidRPr="00D31A6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 xml:space="preserve"> </w:t>
      </w: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 xml:space="preserve">ist der Bietende nach der derzeitigen vergaberechtlichen Rechtsprechung </w:t>
      </w:r>
      <w:r w:rsidRPr="00D31A67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 xml:space="preserve">zwingend aus dem Vergabeverfahren auszuschließen. </w:t>
      </w:r>
      <w:r w:rsidRPr="00D31A67">
        <w:rPr>
          <w:rFonts w:ascii="Arial" w:eastAsia="Times New Roman" w:hAnsi="Arial" w:cs="Arial"/>
          <w:i/>
          <w:iCs/>
          <w:sz w:val="20"/>
          <w:szCs w:val="20"/>
          <w:lang w:eastAsia="de-DE"/>
        </w:rPr>
        <w:t>Eine ausreichende Versicherungspolice darf vom Bietenden nicht nachgefordert werden (OLG Karlsruhe, Beschluss vom 14.08.2019 – 15 Verg 10/19; OLG Düsseldorf, Beschluss vom 02.06.2021 – Verg 48/20).</w:t>
      </w:r>
    </w:p>
    <w:p w14:paraId="168D4DDA" w14:textId="77777777" w:rsidR="001E0173" w:rsidRPr="001E0173" w:rsidRDefault="001E0173" w:rsidP="001E0173">
      <w:pPr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sz w:val="18"/>
          <w:szCs w:val="18"/>
          <w:lang w:eastAsia="de-DE"/>
        </w:rPr>
      </w:pPr>
    </w:p>
    <w:p w14:paraId="51CA0453" w14:textId="77777777" w:rsidR="00D31A67" w:rsidRPr="001E0173" w:rsidRDefault="00D31A67" w:rsidP="00D31A67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Zudem verpflichten wir uns, die Betriebshaftpflichtversicherung für die Dauer der Vertragslaufzeit vorzuhalten und für das folgende Vertragsjahr spätestens zum 31. Januar der Auftraggeberin unaufgefordert den Versicherungsschutz nachzuweisen.</w:t>
      </w:r>
    </w:p>
    <w:p w14:paraId="7BBBB03C" w14:textId="1471639E" w:rsidR="00BF781D" w:rsidRDefault="00BF781D" w:rsidP="00F36891">
      <w:pPr>
        <w:spacing w:after="0"/>
        <w:rPr>
          <w:rFonts w:ascii="Arial" w:hAnsi="Arial" w:cs="Arial"/>
          <w:sz w:val="20"/>
          <w:szCs w:val="20"/>
        </w:rPr>
      </w:pPr>
    </w:p>
    <w:p w14:paraId="5D07704D" w14:textId="3793F908" w:rsidR="00CF4D13" w:rsidRDefault="00CF4D13" w:rsidP="00F36891">
      <w:pPr>
        <w:spacing w:after="0"/>
        <w:rPr>
          <w:rFonts w:ascii="Arial" w:hAnsi="Arial" w:cs="Arial"/>
          <w:sz w:val="20"/>
          <w:szCs w:val="20"/>
        </w:rPr>
      </w:pPr>
    </w:p>
    <w:p w14:paraId="42C5748F" w14:textId="0E1ACF5B" w:rsidR="00CF4D13" w:rsidRDefault="00CF4D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2E9C059" w14:textId="075309B3" w:rsidR="00CF4D13" w:rsidRDefault="00773C08" w:rsidP="00445124">
      <w:pPr>
        <w:tabs>
          <w:tab w:val="left" w:pos="3969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F36891">
        <w:rPr>
          <w:rFonts w:ascii="Arial" w:hAnsi="Arial" w:cs="Arial"/>
          <w:b/>
          <w:bCs/>
          <w:sz w:val="24"/>
          <w:szCs w:val="24"/>
        </w:rPr>
        <w:tab/>
      </w:r>
    </w:p>
    <w:p w14:paraId="693E4FCE" w14:textId="30F382FD" w:rsidR="0030162C" w:rsidRPr="009839FF" w:rsidRDefault="0030162C" w:rsidP="0030162C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F36891"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36891">
        <w:rPr>
          <w:rFonts w:ascii="Arial" w:hAnsi="Arial" w:cs="Arial"/>
          <w:b/>
          <w:bCs/>
          <w:sz w:val="24"/>
          <w:szCs w:val="24"/>
        </w:rPr>
        <w:t xml:space="preserve">Erklärung zur </w:t>
      </w:r>
      <w:r w:rsidR="001F713A">
        <w:rPr>
          <w:rFonts w:ascii="Arial" w:hAnsi="Arial" w:cs="Arial"/>
          <w:b/>
          <w:bCs/>
          <w:sz w:val="24"/>
          <w:szCs w:val="24"/>
        </w:rPr>
        <w:t>technischen</w:t>
      </w:r>
      <w:r w:rsidR="00F27EA3">
        <w:rPr>
          <w:rFonts w:ascii="Arial" w:hAnsi="Arial" w:cs="Arial"/>
          <w:b/>
          <w:bCs/>
          <w:sz w:val="24"/>
          <w:szCs w:val="24"/>
        </w:rPr>
        <w:t xml:space="preserve"> und beruflichen</w:t>
      </w:r>
      <w:r>
        <w:rPr>
          <w:rFonts w:ascii="Arial" w:hAnsi="Arial" w:cs="Arial"/>
          <w:b/>
          <w:bCs/>
          <w:sz w:val="24"/>
          <w:szCs w:val="24"/>
        </w:rPr>
        <w:t xml:space="preserve"> Leistungsfähigkeit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1EB0A68B" w14:textId="005BF5C3" w:rsidR="00234277" w:rsidRPr="00F36891" w:rsidRDefault="00A54D21" w:rsidP="001F713A">
      <w:pPr>
        <w:tabs>
          <w:tab w:val="left" w:pos="2694"/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234277"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 w:rsidR="00234277">
        <w:rPr>
          <w:rFonts w:ascii="Arial" w:hAnsi="Arial" w:cs="Arial"/>
          <w:b/>
          <w:bCs/>
          <w:sz w:val="24"/>
          <w:szCs w:val="24"/>
        </w:rPr>
        <w:t>.</w:t>
      </w:r>
      <w:r w:rsidR="001F713A">
        <w:rPr>
          <w:rFonts w:ascii="Arial" w:hAnsi="Arial" w:cs="Arial"/>
          <w:b/>
          <w:bCs/>
          <w:sz w:val="24"/>
          <w:szCs w:val="24"/>
        </w:rPr>
        <w:t>1</w:t>
      </w:r>
      <w:r w:rsidR="00234277">
        <w:rPr>
          <w:rFonts w:ascii="Arial" w:hAnsi="Arial" w:cs="Arial"/>
          <w:b/>
          <w:bCs/>
          <w:sz w:val="24"/>
          <w:szCs w:val="24"/>
        </w:rPr>
        <w:t xml:space="preserve"> Referenzen</w:t>
      </w:r>
    </w:p>
    <w:p w14:paraId="5D507CAF" w14:textId="3DA43FDF" w:rsidR="00C85EEB" w:rsidRDefault="00C85EEB" w:rsidP="00F36891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0A639F0" w14:textId="77777777" w:rsidR="0030162C" w:rsidRPr="0092637F" w:rsidRDefault="0030162C" w:rsidP="0092637F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6C2B672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Als Beleg über das Vorhandensein der technischen und beruflichen Leistungsfähigkeit </w:t>
      </w:r>
    </w:p>
    <w:p w14:paraId="06DE0E61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0FDA6659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erkläre ich/erklären wir,</w:t>
      </w:r>
    </w:p>
    <w:p w14:paraId="48952645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CE9F8EA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dass die folgenden Angaben zu den tatsächlich vorhandenen Referenzen im Umfang und Inhalt Bestandteil dieser Erklärung sind:</w:t>
      </w:r>
    </w:p>
    <w:p w14:paraId="45F61DCC" w14:textId="6D5D03ED" w:rsidR="00243A35" w:rsidRPr="00243A35" w:rsidRDefault="00243A35" w:rsidP="00243A35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243A3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drei Referenzen von unterschiedlichen Referenzgebern </w:t>
      </w:r>
      <w:r w:rsidR="00551FBB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über </w:t>
      </w:r>
      <w:r w:rsidR="00097579" w:rsidRPr="002F08B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die </w:t>
      </w:r>
      <w:r w:rsidR="00C61657">
        <w:rPr>
          <w:rFonts w:ascii="Arial" w:hAnsi="Arial" w:cs="Arial"/>
          <w:bCs/>
          <w:iCs/>
          <w:color w:val="000000" w:themeColor="text1"/>
          <w:sz w:val="20"/>
          <w:szCs w:val="20"/>
        </w:rPr>
        <w:t>Lieferung von elektronischen RFID-Karten mit Verschlüsselung</w:t>
      </w:r>
      <w:r w:rsidRPr="00243A35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, </w:t>
      </w:r>
      <w:r w:rsidR="00551FBB">
        <w:rPr>
          <w:rFonts w:ascii="Arial" w:hAnsi="Arial" w:cs="Arial"/>
          <w:bCs/>
          <w:iCs/>
          <w:sz w:val="19"/>
          <w:szCs w:val="19"/>
        </w:rPr>
        <w:t xml:space="preserve">deren Vertragsende nicht länger als 3 Jahre zum Ende der </w:t>
      </w:r>
      <w:r w:rsidR="00C61657">
        <w:rPr>
          <w:rFonts w:ascii="Arial" w:hAnsi="Arial" w:cs="Arial"/>
          <w:bCs/>
          <w:iCs/>
          <w:sz w:val="19"/>
          <w:szCs w:val="19"/>
        </w:rPr>
        <w:t>Angebots</w:t>
      </w:r>
      <w:r w:rsidR="00551FBB">
        <w:rPr>
          <w:rFonts w:ascii="Arial" w:hAnsi="Arial" w:cs="Arial"/>
          <w:bCs/>
          <w:iCs/>
          <w:sz w:val="19"/>
          <w:szCs w:val="19"/>
        </w:rPr>
        <w:t>frist zurückliegen darf.</w:t>
      </w:r>
    </w:p>
    <w:p w14:paraId="0DE1EB23" w14:textId="3BA9127A" w:rsidR="00243A35" w:rsidRDefault="00C61657" w:rsidP="00243A35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Auftragswert bei allen drei</w:t>
      </w:r>
      <w:r w:rsidR="00955363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Referenzen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="00923E6C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jeweils 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mindestens </w:t>
      </w:r>
      <w:r w:rsidR="009F146E">
        <w:rPr>
          <w:rFonts w:ascii="Arial" w:hAnsi="Arial" w:cs="Arial"/>
          <w:bCs/>
          <w:iCs/>
          <w:color w:val="000000" w:themeColor="text1"/>
          <w:sz w:val="20"/>
          <w:szCs w:val="20"/>
        </w:rPr>
        <w:t>8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0.000 Euro netto</w:t>
      </w:r>
      <w:r w:rsidR="00955363">
        <w:rPr>
          <w:rFonts w:ascii="Arial" w:hAnsi="Arial" w:cs="Arial"/>
          <w:bCs/>
          <w:iCs/>
          <w:color w:val="000000" w:themeColor="text1"/>
          <w:sz w:val="20"/>
          <w:szCs w:val="20"/>
        </w:rPr>
        <w:t>.</w:t>
      </w:r>
    </w:p>
    <w:p w14:paraId="26EAC97C" w14:textId="77777777" w:rsidR="002002A0" w:rsidRDefault="002002A0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3E77010A" w14:textId="77777777" w:rsidR="00243A35" w:rsidRPr="00597B68" w:rsidRDefault="00243A35" w:rsidP="00243A35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  <w:t>Der Auftraggeber sichert an dieser Stelle noch einmal ausdrücklich zu, dass das gesamte Angebot inkl. aller Erklärungen vertraulich behandelt wird!</w:t>
      </w:r>
    </w:p>
    <w:p w14:paraId="070E5777" w14:textId="5083BCC3" w:rsidR="00BA6E8E" w:rsidRDefault="00BA6E8E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685B2C82" w14:textId="77777777" w:rsidR="00243A35" w:rsidRPr="00597B68" w:rsidRDefault="00243A35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44029F7C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Angaben zu Referenzen:</w:t>
      </w:r>
    </w:p>
    <w:p w14:paraId="445B3DF1" w14:textId="77777777" w:rsidR="00215099" w:rsidRDefault="00215099" w:rsidP="00215099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215099" w:rsidRPr="00796B26" w14:paraId="4B35AE42" w14:textId="77777777" w:rsidTr="00215099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7B64203D" w14:textId="34ACF728" w:rsidR="00215099" w:rsidRPr="00796B26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215099" w:rsidRPr="008D2E15" w14:paraId="20B5F1B4" w14:textId="77777777" w:rsidTr="00215099">
        <w:trPr>
          <w:trHeight w:val="2228"/>
        </w:trPr>
        <w:tc>
          <w:tcPr>
            <w:tcW w:w="3907" w:type="dxa"/>
            <w:shd w:val="clear" w:color="auto" w:fill="auto"/>
          </w:tcPr>
          <w:p w14:paraId="656AFB9B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54435D26" w14:textId="4958B905" w:rsidR="00215099" w:rsidRPr="008D2E15" w:rsidRDefault="00C61657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Lieferung von elektronischen RFID-Karten mit Verschlüsselung</w:t>
            </w:r>
          </w:p>
        </w:tc>
        <w:tc>
          <w:tcPr>
            <w:tcW w:w="5562" w:type="dxa"/>
            <w:shd w:val="clear" w:color="auto" w:fill="auto"/>
          </w:tcPr>
          <w:p w14:paraId="37594D9A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7802DBC4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5099" w:rsidRPr="008D2E15" w14:paraId="64DDCB2D" w14:textId="77777777" w:rsidTr="00215099">
        <w:trPr>
          <w:trHeight w:val="822"/>
        </w:trPr>
        <w:tc>
          <w:tcPr>
            <w:tcW w:w="3907" w:type="dxa"/>
            <w:shd w:val="clear" w:color="auto" w:fill="auto"/>
          </w:tcPr>
          <w:p w14:paraId="7F0657D6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31649797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7B185697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6FBEDDC8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84F3679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 bzw. laufend</w:t>
            </w:r>
          </w:p>
          <w:p w14:paraId="61E97A53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5506AF19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</w:p>
          <w:p w14:paraId="7C782FF7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29D5076D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F15B3D" wp14:editId="20460A14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14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ECC67C" id="Gerader Verbinder 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/jb2w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"/>
                  </w:pict>
                </mc:Fallback>
              </mc:AlternateContent>
            </w:r>
          </w:p>
          <w:p w14:paraId="6C8A9B44" w14:textId="77777777" w:rsidR="00215099" w:rsidRDefault="00215099" w:rsidP="00215099">
            <w:pPr>
              <w:tabs>
                <w:tab w:val="left" w:pos="2410"/>
              </w:tabs>
              <w:spacing w:before="80" w:after="0"/>
              <w:jc w:val="both"/>
              <w:rPr>
                <w:rFonts w:ascii="Arial" w:hAnsi="Arial" w:cs="Arial"/>
                <w:noProof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19"/>
                <w:szCs w:val="19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9"/>
                <w:szCs w:val="19"/>
              </w:rPr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</w:rPr>
              <w:fldChar w:fldCharType="end"/>
            </w:r>
          </w:p>
          <w:p w14:paraId="1C736229" w14:textId="77777777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19"/>
                <w:szCs w:val="19"/>
              </w:rPr>
            </w:pPr>
          </w:p>
          <w:p w14:paraId="11898C73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noProof/>
                <w:color w:val="000000" w:themeColor="text1"/>
                <w:sz w:val="19"/>
                <w:szCs w:val="19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9FD6FB7" wp14:editId="4AB3A023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15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5939AB" id="Gerader Verbinder 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wR3A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"/>
                  </w:pict>
                </mc:Fallback>
              </mc:AlternateContent>
            </w:r>
          </w:p>
        </w:tc>
      </w:tr>
      <w:tr w:rsidR="00215099" w14:paraId="504B3BD0" w14:textId="77777777" w:rsidTr="00215099">
        <w:trPr>
          <w:trHeight w:val="1179"/>
        </w:trPr>
        <w:tc>
          <w:tcPr>
            <w:tcW w:w="3907" w:type="dxa"/>
            <w:shd w:val="clear" w:color="auto" w:fill="auto"/>
          </w:tcPr>
          <w:p w14:paraId="2BC86E6A" w14:textId="5F8FE748" w:rsidR="00215099" w:rsidRDefault="00C61657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Auftragswert (vergleichbar aktuellem Vergabeverfahren)</w:t>
            </w:r>
          </w:p>
          <w:p w14:paraId="2EA896A4" w14:textId="1910830F" w:rsidR="00C61657" w:rsidRDefault="00C61657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mindestens </w:t>
            </w:r>
            <w:r w:rsidR="009F146E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0.000 Euro netto</w:t>
            </w:r>
          </w:p>
          <w:p w14:paraId="4340B605" w14:textId="77777777" w:rsidR="00215099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493ABAB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7EBC9945" w14:textId="274D7722" w:rsidR="00215099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E012D0" w14:textId="77777777" w:rsidR="00EB779B" w:rsidRDefault="00EB779B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50F171" w14:textId="5880A081" w:rsidR="00215099" w:rsidRDefault="00215099" w:rsidP="00C61657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1657">
              <w:rPr>
                <w:rFonts w:ascii="Arial" w:hAnsi="Arial" w:cs="Arial"/>
                <w:sz w:val="20"/>
                <w:szCs w:val="20"/>
              </w:rPr>
              <w:t>Euro netto</w:t>
            </w:r>
          </w:p>
        </w:tc>
      </w:tr>
      <w:tr w:rsidR="00215099" w:rsidRPr="008D2E15" w14:paraId="41EF0291" w14:textId="77777777" w:rsidTr="00215099">
        <w:tc>
          <w:tcPr>
            <w:tcW w:w="3907" w:type="dxa"/>
            <w:shd w:val="clear" w:color="auto" w:fill="auto"/>
          </w:tcPr>
          <w:p w14:paraId="71428A81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20C85EF1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15099" w:rsidRPr="008D2E15" w14:paraId="3B82C5F7" w14:textId="77777777" w:rsidTr="00215099">
        <w:tc>
          <w:tcPr>
            <w:tcW w:w="3907" w:type="dxa"/>
            <w:shd w:val="clear" w:color="auto" w:fill="auto"/>
          </w:tcPr>
          <w:p w14:paraId="0942454D" w14:textId="4D682451" w:rsidR="00215099" w:rsidRPr="008D2E15" w:rsidRDefault="00215099" w:rsidP="00C5641D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</w:t>
            </w:r>
            <w:r w:rsidR="00C5641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hpartnerin oder Ansprechpartner 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bei der Referenzgeberin oder beim Referenzgeber inkl. Telefonnummer bzw. weitere Kommunikationsadressen</w:t>
            </w:r>
            <w:r w:rsidR="00C5641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562" w:type="dxa"/>
            <w:shd w:val="clear" w:color="auto" w:fill="auto"/>
          </w:tcPr>
          <w:p w14:paraId="4E695F88" w14:textId="77777777" w:rsidR="00215099" w:rsidRPr="008D2E15" w:rsidRDefault="00215099" w:rsidP="00215099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91310C1" w14:textId="63490C9E" w:rsidR="00806174" w:rsidRDefault="00806174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3464E957" w14:textId="383208DE" w:rsidR="00C5641D" w:rsidRPr="00DA5A67" w:rsidRDefault="00C5641D" w:rsidP="00C564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(* 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Die 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Kontaktdaten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sind spätestens auf gesondertes Verlangen erforderlich.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)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</w:t>
      </w:r>
    </w:p>
    <w:p w14:paraId="0475ECC2" w14:textId="5D5B3724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0F5F3F2A" w14:textId="43C25478" w:rsidR="00471F28" w:rsidRDefault="00471F2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3416FF08" w14:textId="065DEA8A" w:rsidR="00471F28" w:rsidRDefault="00471F2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471F28" w:rsidRPr="00471F28" w14:paraId="47C12967" w14:textId="77777777" w:rsidTr="007D6E53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04C65540" w14:textId="3D011B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2</w:t>
            </w:r>
          </w:p>
        </w:tc>
      </w:tr>
      <w:tr w:rsidR="00471F28" w:rsidRPr="00471F28" w14:paraId="5557EE1A" w14:textId="77777777" w:rsidTr="007D6E53">
        <w:trPr>
          <w:trHeight w:val="2228"/>
        </w:trPr>
        <w:tc>
          <w:tcPr>
            <w:tcW w:w="3907" w:type="dxa"/>
            <w:shd w:val="clear" w:color="auto" w:fill="auto"/>
          </w:tcPr>
          <w:p w14:paraId="585E3440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Art der erbrachten Leistung (vergleichbar aktuellem Vergabeverfahren): </w:t>
            </w:r>
          </w:p>
          <w:p w14:paraId="3107614E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Lieferung von elektronischen RFID-Karten mit Verschlüsselung</w:t>
            </w:r>
          </w:p>
        </w:tc>
        <w:tc>
          <w:tcPr>
            <w:tcW w:w="5562" w:type="dxa"/>
            <w:shd w:val="clear" w:color="auto" w:fill="auto"/>
          </w:tcPr>
          <w:p w14:paraId="032CAFF4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Bitte hier konkretisieren:</w:t>
            </w:r>
          </w:p>
          <w:p w14:paraId="6466C31C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71F28" w:rsidRPr="00471F28" w14:paraId="29170EE2" w14:textId="77777777" w:rsidTr="007D6E53">
        <w:trPr>
          <w:trHeight w:val="822"/>
        </w:trPr>
        <w:tc>
          <w:tcPr>
            <w:tcW w:w="3907" w:type="dxa"/>
            <w:shd w:val="clear" w:color="auto" w:fill="auto"/>
          </w:tcPr>
          <w:p w14:paraId="29563FA0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Zeitraum der Leistungserbringung</w:t>
            </w:r>
          </w:p>
          <w:p w14:paraId="6CD3B158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10475D1B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Leistungsbeginn (MM/JJJJ)</w:t>
            </w:r>
          </w:p>
          <w:p w14:paraId="1CCB8A16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77D2716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Leistungsende (MM/JJJJ) bzw. laufend</w:t>
            </w:r>
          </w:p>
          <w:p w14:paraId="27516091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77F271E4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2B082227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213026A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B89CFE5" wp14:editId="10F94DB3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24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0159CE" id="Gerader Verbinde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6kg3A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"/>
                  </w:pict>
                </mc:Fallback>
              </mc:AlternateContent>
            </w:r>
          </w:p>
          <w:p w14:paraId="5E508AF3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EF8297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971AD6D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2686C5" wp14:editId="2C0D1CF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25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AE923B" id="Gerader Verbinde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"/>
                  </w:pict>
                </mc:Fallback>
              </mc:AlternateContent>
            </w:r>
          </w:p>
        </w:tc>
      </w:tr>
      <w:tr w:rsidR="00471F28" w:rsidRPr="00471F28" w14:paraId="201012AE" w14:textId="77777777" w:rsidTr="007D6E53">
        <w:trPr>
          <w:trHeight w:val="1179"/>
        </w:trPr>
        <w:tc>
          <w:tcPr>
            <w:tcW w:w="3907" w:type="dxa"/>
            <w:shd w:val="clear" w:color="auto" w:fill="auto"/>
          </w:tcPr>
          <w:p w14:paraId="74A2B73C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Auftragswert (vergleichbar aktuellem Vergabeverfahren)</w:t>
            </w:r>
          </w:p>
          <w:p w14:paraId="215C6F69" w14:textId="44FBEE14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mindestens </w:t>
            </w:r>
            <w:r w:rsidR="009F146E">
              <w:rPr>
                <w:rFonts w:ascii="Arial" w:hAnsi="Arial" w:cs="Arial"/>
                <w:bCs/>
                <w:iCs/>
                <w:sz w:val="20"/>
                <w:szCs w:val="20"/>
              </w:rPr>
              <w:t>8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0.000 Euro netto</w:t>
            </w:r>
          </w:p>
          <w:p w14:paraId="722AD74C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0927BBD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3EA1E8B0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6468787C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6E31101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Euro netto</w:t>
            </w:r>
          </w:p>
        </w:tc>
      </w:tr>
      <w:tr w:rsidR="00471F28" w:rsidRPr="00471F28" w14:paraId="3C23D5D6" w14:textId="77777777" w:rsidTr="007D6E53">
        <w:tc>
          <w:tcPr>
            <w:tcW w:w="3907" w:type="dxa"/>
            <w:shd w:val="clear" w:color="auto" w:fill="auto"/>
          </w:tcPr>
          <w:p w14:paraId="23A96359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34550169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71F28" w:rsidRPr="00471F28" w14:paraId="2B73FBA6" w14:textId="77777777" w:rsidTr="007D6E53">
        <w:tc>
          <w:tcPr>
            <w:tcW w:w="3907" w:type="dxa"/>
            <w:shd w:val="clear" w:color="auto" w:fill="auto"/>
          </w:tcPr>
          <w:p w14:paraId="45CF5187" w14:textId="02FAA72B" w:rsidR="00471F28" w:rsidRPr="00471F28" w:rsidRDefault="00471F28" w:rsidP="00C5641D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Ansprechpartnerin oder </w:t>
            </w:r>
            <w:r w:rsidR="00C5641D">
              <w:rPr>
                <w:rFonts w:ascii="Arial" w:hAnsi="Arial" w:cs="Arial"/>
                <w:bCs/>
                <w:iCs/>
                <w:sz w:val="20"/>
                <w:szCs w:val="20"/>
              </w:rPr>
              <w:t>A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nsprechpartner</w:t>
            </w:r>
            <w:r w:rsidR="00C5641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bei der Referenzgeberin oder beim Referenzgeber inkl. Telefonnummer bzw. weitere Kommunikationsadressen</w:t>
            </w:r>
            <w:r w:rsidR="00C5641D"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5562" w:type="dxa"/>
            <w:shd w:val="clear" w:color="auto" w:fill="auto"/>
          </w:tcPr>
          <w:p w14:paraId="3D777944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4BC92044" w14:textId="77777777" w:rsidR="00C5641D" w:rsidRDefault="00C5641D" w:rsidP="00C564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</w:p>
    <w:p w14:paraId="463DEF4A" w14:textId="219F6724" w:rsidR="00C5641D" w:rsidRPr="00DA5A67" w:rsidRDefault="00C5641D" w:rsidP="00C564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(* 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Die 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Kontaktdaten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sind spätestens auf gesondertes Verlangen erforderlich.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)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</w:t>
      </w:r>
    </w:p>
    <w:p w14:paraId="5BFB561F" w14:textId="77777777" w:rsidR="00471F28" w:rsidRDefault="00471F2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1A93001D" w14:textId="574A7745" w:rsidR="00CC7E08" w:rsidRDefault="00CC7E0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471F28" w:rsidRPr="00471F28" w14:paraId="20F90FEA" w14:textId="77777777" w:rsidTr="007D6E53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007844EE" w14:textId="0EDDF67D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Referenzprojekt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471F28" w:rsidRPr="00471F28" w14:paraId="05B6D8CF" w14:textId="77777777" w:rsidTr="007D6E53">
        <w:trPr>
          <w:trHeight w:val="2228"/>
        </w:trPr>
        <w:tc>
          <w:tcPr>
            <w:tcW w:w="3907" w:type="dxa"/>
            <w:shd w:val="clear" w:color="auto" w:fill="auto"/>
          </w:tcPr>
          <w:p w14:paraId="0DE4595B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Art der erbrachten Leistung (vergleichbar aktuellem Vergabeverfahren): </w:t>
            </w:r>
          </w:p>
          <w:p w14:paraId="0C44B2C5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Lieferung von elektronischen RFID-Karten mit Verschlüsselung</w:t>
            </w:r>
          </w:p>
        </w:tc>
        <w:tc>
          <w:tcPr>
            <w:tcW w:w="5562" w:type="dxa"/>
            <w:shd w:val="clear" w:color="auto" w:fill="auto"/>
          </w:tcPr>
          <w:p w14:paraId="428ADBF6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Bitte hier konkretisieren:</w:t>
            </w:r>
          </w:p>
          <w:p w14:paraId="64254AE3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71F28" w:rsidRPr="00471F28" w14:paraId="7547D205" w14:textId="77777777" w:rsidTr="007D6E53">
        <w:trPr>
          <w:trHeight w:val="822"/>
        </w:trPr>
        <w:tc>
          <w:tcPr>
            <w:tcW w:w="3907" w:type="dxa"/>
            <w:shd w:val="clear" w:color="auto" w:fill="auto"/>
          </w:tcPr>
          <w:p w14:paraId="52A837B8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Zeitraum der Leistungserbringung</w:t>
            </w:r>
          </w:p>
          <w:p w14:paraId="1A6E625E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17C05F6E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Leistungsbeginn (MM/JJJJ)</w:t>
            </w:r>
          </w:p>
          <w:p w14:paraId="4A19CA0A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5A68BB9F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Leistungsende (MM/JJJJ) bzw. laufend</w:t>
            </w:r>
          </w:p>
          <w:p w14:paraId="7EF2A25E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3D4BE7A9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24030D72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24279A18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E11E1C8" wp14:editId="4F0F8501">
                      <wp:simplePos x="0" y="0"/>
                      <wp:positionH relativeFrom="column">
                        <wp:posOffset>10044</wp:posOffset>
                      </wp:positionH>
                      <wp:positionV relativeFrom="paragraph">
                        <wp:posOffset>91151</wp:posOffset>
                      </wp:positionV>
                      <wp:extent cx="1565564" cy="0"/>
                      <wp:effectExtent l="0" t="0" r="0" b="0"/>
                      <wp:wrapNone/>
                      <wp:docPr id="26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F97CF" id="Gerader Verbinder 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7.2pt" to="124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"/>
                  </w:pict>
                </mc:Fallback>
              </mc:AlternateContent>
            </w:r>
          </w:p>
          <w:p w14:paraId="1E4F4FBB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3B27792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50A2168C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16E5EEB" wp14:editId="223C11E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1565564" cy="0"/>
                      <wp:effectExtent l="0" t="0" r="0" b="0"/>
                      <wp:wrapNone/>
                      <wp:docPr id="27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55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EA3755" id="Gerader Verbinder 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.35pt" to="122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"/>
                  </w:pict>
                </mc:Fallback>
              </mc:AlternateContent>
            </w:r>
          </w:p>
        </w:tc>
      </w:tr>
      <w:tr w:rsidR="00471F28" w:rsidRPr="00471F28" w14:paraId="3395CEC1" w14:textId="77777777" w:rsidTr="007D6E53">
        <w:trPr>
          <w:trHeight w:val="1179"/>
        </w:trPr>
        <w:tc>
          <w:tcPr>
            <w:tcW w:w="3907" w:type="dxa"/>
            <w:shd w:val="clear" w:color="auto" w:fill="auto"/>
          </w:tcPr>
          <w:p w14:paraId="5F510FDD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Auftragswert (vergleichbar aktuellem Vergabeverfahren)</w:t>
            </w:r>
          </w:p>
          <w:p w14:paraId="43DA697A" w14:textId="7B88C9AB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mindestens </w:t>
            </w:r>
            <w:r w:rsidR="009F146E">
              <w:rPr>
                <w:rFonts w:ascii="Arial" w:hAnsi="Arial" w:cs="Arial"/>
                <w:bCs/>
                <w:iCs/>
                <w:sz w:val="20"/>
                <w:szCs w:val="20"/>
              </w:rPr>
              <w:t>8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0.000 Euro netto</w:t>
            </w:r>
          </w:p>
          <w:p w14:paraId="2D0D3F25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03C2F67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562" w:type="dxa"/>
            <w:shd w:val="clear" w:color="auto" w:fill="auto"/>
          </w:tcPr>
          <w:p w14:paraId="4FF36EC3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8ED21DB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C38A16E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Euro netto</w:t>
            </w:r>
          </w:p>
        </w:tc>
      </w:tr>
      <w:tr w:rsidR="00471F28" w:rsidRPr="00471F28" w14:paraId="0DA896A8" w14:textId="77777777" w:rsidTr="007D6E53">
        <w:tc>
          <w:tcPr>
            <w:tcW w:w="3907" w:type="dxa"/>
            <w:shd w:val="clear" w:color="auto" w:fill="auto"/>
          </w:tcPr>
          <w:p w14:paraId="15299B22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783112BB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71F28" w:rsidRPr="00471F28" w14:paraId="376879B5" w14:textId="77777777" w:rsidTr="007D6E53">
        <w:tc>
          <w:tcPr>
            <w:tcW w:w="3907" w:type="dxa"/>
            <w:shd w:val="clear" w:color="auto" w:fill="auto"/>
          </w:tcPr>
          <w:p w14:paraId="17A8754A" w14:textId="2510DE8D" w:rsidR="00471F28" w:rsidRPr="00471F28" w:rsidRDefault="00471F28" w:rsidP="00C5641D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Ansprechpartnerin oder Ansprechpartner</w:t>
            </w:r>
            <w:r w:rsidR="00C5641D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bei der Referenzgeberin oder beim Referenzgeber inkl. Telefonnummer bzw. weitere Kommunikationsadressen</w:t>
            </w:r>
            <w:r w:rsidR="00C5641D"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5562" w:type="dxa"/>
            <w:shd w:val="clear" w:color="auto" w:fill="auto"/>
          </w:tcPr>
          <w:p w14:paraId="34A84B96" w14:textId="77777777" w:rsidR="00471F28" w:rsidRPr="00471F28" w:rsidRDefault="00471F28" w:rsidP="00471F28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471F28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ECE69A8" w14:textId="1EDF1333" w:rsidR="00471F28" w:rsidRDefault="00471F2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4743ECBC" w14:textId="6046F05C" w:rsidR="00C5641D" w:rsidRPr="00DA5A67" w:rsidRDefault="00C5641D" w:rsidP="00C564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(* 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Die 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Kontaktdaten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sind spätestens auf gesondertes Verlangen erforderlich.</w:t>
      </w:r>
      <w:r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>)</w:t>
      </w:r>
      <w:r w:rsidRPr="00DA5A67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</w:t>
      </w:r>
    </w:p>
    <w:p w14:paraId="6EF0504F" w14:textId="77777777" w:rsidR="00C5641D" w:rsidRDefault="00C5641D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4DD6E3CC" w14:textId="77777777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8B1EF17" w14:textId="77777777" w:rsidR="00215099" w:rsidRPr="00796B26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2DCB7AD" w14:textId="77777777" w:rsidR="0092637F" w:rsidRPr="00796B26" w:rsidRDefault="0092637F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  <w:r w:rsidRPr="00796B26">
        <w:rPr>
          <w:rFonts w:ascii="Arial" w:hAnsi="Arial" w:cs="Arial"/>
          <w:bCs/>
          <w:iCs/>
          <w:sz w:val="20"/>
          <w:szCs w:val="20"/>
        </w:rPr>
        <w:t>Wir wissen und akzeptieren, dass vorsätzlich unzutreffende Erklärungen in Bezug auf unsere Fachkunde und Leistungsfähigkeit zum Ausschluss vom Vergabeverfahren führen können.</w:t>
      </w:r>
    </w:p>
    <w:p w14:paraId="1370F5A4" w14:textId="55F7FAFA" w:rsidR="0092637F" w:rsidRPr="00796B26" w:rsidRDefault="0092637F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7D33BD75" w14:textId="77777777" w:rsidR="00796B26" w:rsidRPr="00796B26" w:rsidRDefault="00796B26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18"/>
          <w:szCs w:val="18"/>
        </w:rPr>
      </w:pPr>
    </w:p>
    <w:p w14:paraId="52C0497D" w14:textId="31121B00" w:rsidR="00F36891" w:rsidRPr="00FE304E" w:rsidRDefault="00F36891" w:rsidP="00F36891">
      <w:pPr>
        <w:tabs>
          <w:tab w:val="left" w:pos="2410"/>
        </w:tabs>
        <w:spacing w:after="0"/>
        <w:jc w:val="center"/>
        <w:rPr>
          <w:rFonts w:ascii="Arial" w:hAnsi="Arial" w:cs="Arial"/>
          <w:sz w:val="20"/>
          <w:szCs w:val="20"/>
        </w:rPr>
      </w:pPr>
      <w:r w:rsidRPr="002D4F06">
        <w:rPr>
          <w:rFonts w:ascii="Arial" w:hAnsi="Arial" w:cs="Arial"/>
          <w:sz w:val="16"/>
          <w:szCs w:val="16"/>
        </w:rPr>
        <w:t>* * *</w:t>
      </w:r>
    </w:p>
    <w:sectPr w:rsidR="00F36891" w:rsidRPr="00FE304E" w:rsidSect="00956E73">
      <w:headerReference w:type="default" r:id="rId13"/>
      <w:footerReference w:type="default" r:id="rId14"/>
      <w:type w:val="continuous"/>
      <w:pgSz w:w="11904" w:h="16843" w:code="9"/>
      <w:pgMar w:top="1985" w:right="873" w:bottom="816" w:left="1009" w:header="426" w:footer="32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65C1" w14:textId="77777777" w:rsidR="00215099" w:rsidRDefault="00215099" w:rsidP="009C046E">
      <w:pPr>
        <w:spacing w:after="0"/>
      </w:pPr>
      <w:r>
        <w:separator/>
      </w:r>
    </w:p>
  </w:endnote>
  <w:endnote w:type="continuationSeparator" w:id="0">
    <w:p w14:paraId="6C75F8B2" w14:textId="77777777" w:rsidR="00215099" w:rsidRDefault="00215099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8936E" w14:textId="679ED290" w:rsidR="00215099" w:rsidRPr="0030162C" w:rsidRDefault="00215099" w:rsidP="0030162C">
    <w:pPr>
      <w:tabs>
        <w:tab w:val="right" w:pos="9356"/>
      </w:tabs>
      <w:spacing w:after="0"/>
      <w:rPr>
        <w:rFonts w:ascii="Arial" w:eastAsia="Calibri" w:hAnsi="Arial" w:cs="Arial"/>
        <w:bCs/>
        <w:sz w:val="16"/>
        <w:szCs w:val="16"/>
      </w:rPr>
    </w:pPr>
    <w:r w:rsidRPr="0030162C">
      <w:rPr>
        <w:rFonts w:ascii="Arial" w:eastAsia="Calibri" w:hAnsi="Arial" w:cs="Arial"/>
        <w:sz w:val="16"/>
        <w:szCs w:val="16"/>
      </w:rPr>
      <w:t>Zentral- und Landesbibliothek Berlin</w:t>
    </w:r>
    <w:r w:rsidRPr="0030162C">
      <w:rPr>
        <w:rFonts w:ascii="Arial" w:eastAsia="Calibri" w:hAnsi="Arial" w:cs="Arial"/>
        <w:bCs/>
        <w:sz w:val="16"/>
        <w:szCs w:val="16"/>
      </w:rPr>
      <w:tab/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PAGE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9321BD">
      <w:rPr>
        <w:rFonts w:ascii="Arial" w:eastAsia="Calibri" w:hAnsi="Arial" w:cs="Arial"/>
        <w:bCs/>
        <w:noProof/>
        <w:sz w:val="16"/>
        <w:szCs w:val="16"/>
      </w:rPr>
      <w:t>1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  <w:r w:rsidRPr="0030162C">
      <w:rPr>
        <w:rFonts w:ascii="Arial" w:eastAsia="Calibri" w:hAnsi="Arial" w:cs="Arial"/>
        <w:bCs/>
        <w:sz w:val="16"/>
        <w:szCs w:val="16"/>
      </w:rPr>
      <w:t xml:space="preserve"> / </w:t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NUMPAGES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9321BD">
      <w:rPr>
        <w:rFonts w:ascii="Arial" w:eastAsia="Calibri" w:hAnsi="Arial" w:cs="Arial"/>
        <w:bCs/>
        <w:noProof/>
        <w:sz w:val="16"/>
        <w:szCs w:val="16"/>
      </w:rPr>
      <w:t>5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</w:p>
  <w:p w14:paraId="268CBB87" w14:textId="77777777" w:rsidR="00215099" w:rsidRPr="0030162C" w:rsidRDefault="00215099" w:rsidP="0030162C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</w:rPr>
    </w:pPr>
    <w:r w:rsidRPr="0030162C">
      <w:rPr>
        <w:rFonts w:ascii="Arial" w:eastAsia="Calibri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B40F" w14:textId="77777777" w:rsidR="00215099" w:rsidRDefault="00215099" w:rsidP="009C046E">
      <w:pPr>
        <w:spacing w:after="0"/>
      </w:pPr>
      <w:r>
        <w:separator/>
      </w:r>
    </w:p>
  </w:footnote>
  <w:footnote w:type="continuationSeparator" w:id="0">
    <w:p w14:paraId="4A248CA4" w14:textId="77777777" w:rsidR="00215099" w:rsidRDefault="00215099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E6783" w14:textId="77777777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CEB30F" wp14:editId="0EB81128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6E73">
      <w:rPr>
        <w:rFonts w:ascii="Arial" w:hAnsi="Arial" w:cs="Arial"/>
        <w:sz w:val="18"/>
        <w:szCs w:val="18"/>
      </w:rPr>
      <w:t>Zentral- und Landesbibliothek Berlin (ZLB)</w:t>
    </w:r>
  </w:p>
  <w:p w14:paraId="3105B3C7" w14:textId="5EB11978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sz w:val="18"/>
        <w:szCs w:val="18"/>
      </w:rPr>
      <w:t xml:space="preserve">Erklärung </w:t>
    </w:r>
    <w:r>
      <w:rPr>
        <w:rFonts w:ascii="Arial" w:hAnsi="Arial" w:cs="Arial"/>
        <w:sz w:val="18"/>
        <w:szCs w:val="18"/>
      </w:rPr>
      <w:t>zur Eignung und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5C3F"/>
    <w:multiLevelType w:val="hybridMultilevel"/>
    <w:tmpl w:val="5D305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464E8"/>
    <w:multiLevelType w:val="multilevel"/>
    <w:tmpl w:val="DED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5B2ACC"/>
    <w:multiLevelType w:val="hybridMultilevel"/>
    <w:tmpl w:val="D59C7FD0"/>
    <w:lvl w:ilvl="0" w:tplc="9F9A87A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7847"/>
    <w:multiLevelType w:val="hybridMultilevel"/>
    <w:tmpl w:val="807C9A2A"/>
    <w:lvl w:ilvl="0" w:tplc="AA76137A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1"/>
  </w:num>
  <w:num w:numId="6">
    <w:abstractNumId w:val="3"/>
  </w:num>
  <w:num w:numId="7">
    <w:abstractNumId w:val="1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10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ocumentProtection w:edit="forms" w:enforcement="1" w:cryptProviderType="rsaAES" w:cryptAlgorithmClass="hash" w:cryptAlgorithmType="typeAny" w:cryptAlgorithmSid="14" w:cryptSpinCount="100000" w:hash="a0RSmRnXpj+GlDUcM0KVti9LGoUslYblQ3yS54+Rvoe5tgntOhvXmmgIAIs/QYBppaxsCaW5EF4qAwbTax5P7Q==" w:salt="6KvW5Y2t7IJUMI4hKOpHf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23BF2"/>
    <w:rsid w:val="00032347"/>
    <w:rsid w:val="000332F3"/>
    <w:rsid w:val="000362EC"/>
    <w:rsid w:val="00036579"/>
    <w:rsid w:val="00037129"/>
    <w:rsid w:val="00037F50"/>
    <w:rsid w:val="000459EC"/>
    <w:rsid w:val="000520C8"/>
    <w:rsid w:val="000532D4"/>
    <w:rsid w:val="000558DD"/>
    <w:rsid w:val="0006000F"/>
    <w:rsid w:val="0006525A"/>
    <w:rsid w:val="000709DB"/>
    <w:rsid w:val="000721A4"/>
    <w:rsid w:val="00077ED0"/>
    <w:rsid w:val="000957C4"/>
    <w:rsid w:val="00097579"/>
    <w:rsid w:val="000976D8"/>
    <w:rsid w:val="00097F20"/>
    <w:rsid w:val="000A4550"/>
    <w:rsid w:val="000A467A"/>
    <w:rsid w:val="000C6F70"/>
    <w:rsid w:val="000D0565"/>
    <w:rsid w:val="000D3404"/>
    <w:rsid w:val="000D354A"/>
    <w:rsid w:val="000D40DB"/>
    <w:rsid w:val="000D4E0B"/>
    <w:rsid w:val="000F13DD"/>
    <w:rsid w:val="000F2283"/>
    <w:rsid w:val="000F6EEB"/>
    <w:rsid w:val="00105B80"/>
    <w:rsid w:val="00110884"/>
    <w:rsid w:val="00113C74"/>
    <w:rsid w:val="00114D49"/>
    <w:rsid w:val="00117C3B"/>
    <w:rsid w:val="00123DA7"/>
    <w:rsid w:val="0012481C"/>
    <w:rsid w:val="00130111"/>
    <w:rsid w:val="00136466"/>
    <w:rsid w:val="00173787"/>
    <w:rsid w:val="00174892"/>
    <w:rsid w:val="00176CAA"/>
    <w:rsid w:val="00185BB2"/>
    <w:rsid w:val="00195A0C"/>
    <w:rsid w:val="001A7230"/>
    <w:rsid w:val="001B2792"/>
    <w:rsid w:val="001B487B"/>
    <w:rsid w:val="001C5136"/>
    <w:rsid w:val="001C6056"/>
    <w:rsid w:val="001D3027"/>
    <w:rsid w:val="001D5A06"/>
    <w:rsid w:val="001D6CA7"/>
    <w:rsid w:val="001E0173"/>
    <w:rsid w:val="001E1290"/>
    <w:rsid w:val="001E64DE"/>
    <w:rsid w:val="001E6C57"/>
    <w:rsid w:val="001F284E"/>
    <w:rsid w:val="001F2AED"/>
    <w:rsid w:val="001F36F9"/>
    <w:rsid w:val="001F3AB8"/>
    <w:rsid w:val="001F713A"/>
    <w:rsid w:val="001F7CE3"/>
    <w:rsid w:val="002002A0"/>
    <w:rsid w:val="00212937"/>
    <w:rsid w:val="002138D5"/>
    <w:rsid w:val="002139B6"/>
    <w:rsid w:val="00213E2D"/>
    <w:rsid w:val="00215099"/>
    <w:rsid w:val="00215F53"/>
    <w:rsid w:val="0022564D"/>
    <w:rsid w:val="00234277"/>
    <w:rsid w:val="00243A35"/>
    <w:rsid w:val="002478D8"/>
    <w:rsid w:val="0025063C"/>
    <w:rsid w:val="00256EA8"/>
    <w:rsid w:val="00260DD1"/>
    <w:rsid w:val="00261EB9"/>
    <w:rsid w:val="00265855"/>
    <w:rsid w:val="00265DCC"/>
    <w:rsid w:val="00267218"/>
    <w:rsid w:val="00267821"/>
    <w:rsid w:val="00272B63"/>
    <w:rsid w:val="0028102B"/>
    <w:rsid w:val="0028498D"/>
    <w:rsid w:val="00285D6D"/>
    <w:rsid w:val="002938C6"/>
    <w:rsid w:val="0029431A"/>
    <w:rsid w:val="0029463A"/>
    <w:rsid w:val="002A0383"/>
    <w:rsid w:val="002A1DA8"/>
    <w:rsid w:val="002B0363"/>
    <w:rsid w:val="002B156F"/>
    <w:rsid w:val="002B1848"/>
    <w:rsid w:val="002C6715"/>
    <w:rsid w:val="002C7511"/>
    <w:rsid w:val="002D2159"/>
    <w:rsid w:val="002D6116"/>
    <w:rsid w:val="002E059C"/>
    <w:rsid w:val="002E13D4"/>
    <w:rsid w:val="002E2280"/>
    <w:rsid w:val="002E377A"/>
    <w:rsid w:val="002E3F12"/>
    <w:rsid w:val="002E536E"/>
    <w:rsid w:val="002F08B5"/>
    <w:rsid w:val="002F1101"/>
    <w:rsid w:val="00300025"/>
    <w:rsid w:val="0030162C"/>
    <w:rsid w:val="00302684"/>
    <w:rsid w:val="00306FAD"/>
    <w:rsid w:val="003105BD"/>
    <w:rsid w:val="00314103"/>
    <w:rsid w:val="00314E29"/>
    <w:rsid w:val="0032000F"/>
    <w:rsid w:val="0033435D"/>
    <w:rsid w:val="00340DE2"/>
    <w:rsid w:val="00350996"/>
    <w:rsid w:val="00352047"/>
    <w:rsid w:val="003563E1"/>
    <w:rsid w:val="003566FB"/>
    <w:rsid w:val="003675D7"/>
    <w:rsid w:val="00367A9E"/>
    <w:rsid w:val="003A2BDF"/>
    <w:rsid w:val="003B5143"/>
    <w:rsid w:val="003C0445"/>
    <w:rsid w:val="003D08F2"/>
    <w:rsid w:val="003D0C31"/>
    <w:rsid w:val="003D0C5A"/>
    <w:rsid w:val="003E28DE"/>
    <w:rsid w:val="003E402C"/>
    <w:rsid w:val="003E7D1B"/>
    <w:rsid w:val="0040293B"/>
    <w:rsid w:val="004230D9"/>
    <w:rsid w:val="00435EB6"/>
    <w:rsid w:val="00441B3B"/>
    <w:rsid w:val="00442B77"/>
    <w:rsid w:val="00445124"/>
    <w:rsid w:val="00460196"/>
    <w:rsid w:val="00470450"/>
    <w:rsid w:val="00471F28"/>
    <w:rsid w:val="00471F6A"/>
    <w:rsid w:val="00477FD1"/>
    <w:rsid w:val="00481085"/>
    <w:rsid w:val="0048231E"/>
    <w:rsid w:val="00493D2D"/>
    <w:rsid w:val="004962DB"/>
    <w:rsid w:val="004B1985"/>
    <w:rsid w:val="004B7DD8"/>
    <w:rsid w:val="004E4CD8"/>
    <w:rsid w:val="004F2D22"/>
    <w:rsid w:val="00500B00"/>
    <w:rsid w:val="005133FC"/>
    <w:rsid w:val="005150A9"/>
    <w:rsid w:val="005205B1"/>
    <w:rsid w:val="00526569"/>
    <w:rsid w:val="00527FD2"/>
    <w:rsid w:val="00534055"/>
    <w:rsid w:val="005460E2"/>
    <w:rsid w:val="00547B74"/>
    <w:rsid w:val="00551FBB"/>
    <w:rsid w:val="00553E13"/>
    <w:rsid w:val="0056010E"/>
    <w:rsid w:val="00562F47"/>
    <w:rsid w:val="00566CCE"/>
    <w:rsid w:val="005732D0"/>
    <w:rsid w:val="005757C7"/>
    <w:rsid w:val="005849E1"/>
    <w:rsid w:val="0058658E"/>
    <w:rsid w:val="00595F53"/>
    <w:rsid w:val="00597B68"/>
    <w:rsid w:val="005A6600"/>
    <w:rsid w:val="005B191E"/>
    <w:rsid w:val="005B7491"/>
    <w:rsid w:val="005C51D9"/>
    <w:rsid w:val="005C5415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63D78"/>
    <w:rsid w:val="00674BE8"/>
    <w:rsid w:val="00675D1B"/>
    <w:rsid w:val="00676C6C"/>
    <w:rsid w:val="006803D0"/>
    <w:rsid w:val="00681FE6"/>
    <w:rsid w:val="00683FD4"/>
    <w:rsid w:val="00684F96"/>
    <w:rsid w:val="00685C7D"/>
    <w:rsid w:val="00693EE0"/>
    <w:rsid w:val="006A43CC"/>
    <w:rsid w:val="006A74DF"/>
    <w:rsid w:val="006B2675"/>
    <w:rsid w:val="006B4160"/>
    <w:rsid w:val="006C4A82"/>
    <w:rsid w:val="006D0406"/>
    <w:rsid w:val="006D16AD"/>
    <w:rsid w:val="006D3139"/>
    <w:rsid w:val="006D76C9"/>
    <w:rsid w:val="006F1F4C"/>
    <w:rsid w:val="006F21D4"/>
    <w:rsid w:val="006F61A8"/>
    <w:rsid w:val="00700B5F"/>
    <w:rsid w:val="007248CD"/>
    <w:rsid w:val="0073053A"/>
    <w:rsid w:val="007319FD"/>
    <w:rsid w:val="0073403B"/>
    <w:rsid w:val="007406E1"/>
    <w:rsid w:val="00755AA2"/>
    <w:rsid w:val="007726CB"/>
    <w:rsid w:val="00773C08"/>
    <w:rsid w:val="00780405"/>
    <w:rsid w:val="00781D31"/>
    <w:rsid w:val="00785514"/>
    <w:rsid w:val="00791E2E"/>
    <w:rsid w:val="00796B26"/>
    <w:rsid w:val="007A085E"/>
    <w:rsid w:val="007A1141"/>
    <w:rsid w:val="007B0236"/>
    <w:rsid w:val="007B11FC"/>
    <w:rsid w:val="007B4430"/>
    <w:rsid w:val="007C30D2"/>
    <w:rsid w:val="007D43F7"/>
    <w:rsid w:val="007D7EE4"/>
    <w:rsid w:val="007E441B"/>
    <w:rsid w:val="007E64B7"/>
    <w:rsid w:val="007E7B0B"/>
    <w:rsid w:val="00806174"/>
    <w:rsid w:val="00831E42"/>
    <w:rsid w:val="00834F50"/>
    <w:rsid w:val="00835058"/>
    <w:rsid w:val="00835A8D"/>
    <w:rsid w:val="00835F2B"/>
    <w:rsid w:val="008661DD"/>
    <w:rsid w:val="00877B9E"/>
    <w:rsid w:val="0089003F"/>
    <w:rsid w:val="008935D3"/>
    <w:rsid w:val="0089551B"/>
    <w:rsid w:val="008A03FC"/>
    <w:rsid w:val="008A1CC8"/>
    <w:rsid w:val="008A2273"/>
    <w:rsid w:val="008A7348"/>
    <w:rsid w:val="008B24BC"/>
    <w:rsid w:val="008B2B82"/>
    <w:rsid w:val="008B3494"/>
    <w:rsid w:val="008C0741"/>
    <w:rsid w:val="008C1BD1"/>
    <w:rsid w:val="008C3F9E"/>
    <w:rsid w:val="008D2E15"/>
    <w:rsid w:val="008D4070"/>
    <w:rsid w:val="008D4766"/>
    <w:rsid w:val="008E4D6A"/>
    <w:rsid w:val="008E55FF"/>
    <w:rsid w:val="00903870"/>
    <w:rsid w:val="009068CF"/>
    <w:rsid w:val="00906CA4"/>
    <w:rsid w:val="00917751"/>
    <w:rsid w:val="00923E6C"/>
    <w:rsid w:val="0092454E"/>
    <w:rsid w:val="00925D97"/>
    <w:rsid w:val="0092637F"/>
    <w:rsid w:val="009269C6"/>
    <w:rsid w:val="009321BD"/>
    <w:rsid w:val="00932EDE"/>
    <w:rsid w:val="009351EF"/>
    <w:rsid w:val="00937861"/>
    <w:rsid w:val="00941682"/>
    <w:rsid w:val="00943B34"/>
    <w:rsid w:val="00945DA0"/>
    <w:rsid w:val="00950279"/>
    <w:rsid w:val="00950B8B"/>
    <w:rsid w:val="009523A7"/>
    <w:rsid w:val="00955363"/>
    <w:rsid w:val="00956E73"/>
    <w:rsid w:val="00957A1B"/>
    <w:rsid w:val="00965CF4"/>
    <w:rsid w:val="00971B4F"/>
    <w:rsid w:val="00983422"/>
    <w:rsid w:val="009839FF"/>
    <w:rsid w:val="00987017"/>
    <w:rsid w:val="00997BDD"/>
    <w:rsid w:val="00997FEF"/>
    <w:rsid w:val="009A6673"/>
    <w:rsid w:val="009B385F"/>
    <w:rsid w:val="009B7EFD"/>
    <w:rsid w:val="009C046E"/>
    <w:rsid w:val="009C2D18"/>
    <w:rsid w:val="009C3E1E"/>
    <w:rsid w:val="009D5362"/>
    <w:rsid w:val="009D6472"/>
    <w:rsid w:val="009E1203"/>
    <w:rsid w:val="009E6BDF"/>
    <w:rsid w:val="009E7353"/>
    <w:rsid w:val="009F146E"/>
    <w:rsid w:val="00A033D1"/>
    <w:rsid w:val="00A129AE"/>
    <w:rsid w:val="00A25390"/>
    <w:rsid w:val="00A27BAA"/>
    <w:rsid w:val="00A31F18"/>
    <w:rsid w:val="00A33D6B"/>
    <w:rsid w:val="00A34DA0"/>
    <w:rsid w:val="00A360CA"/>
    <w:rsid w:val="00A36F2F"/>
    <w:rsid w:val="00A40636"/>
    <w:rsid w:val="00A4171B"/>
    <w:rsid w:val="00A54D21"/>
    <w:rsid w:val="00A559ED"/>
    <w:rsid w:val="00A5722F"/>
    <w:rsid w:val="00A611E7"/>
    <w:rsid w:val="00A628D5"/>
    <w:rsid w:val="00A64F85"/>
    <w:rsid w:val="00A674A6"/>
    <w:rsid w:val="00A90CDC"/>
    <w:rsid w:val="00A9464C"/>
    <w:rsid w:val="00AA5AD4"/>
    <w:rsid w:val="00AA6FE8"/>
    <w:rsid w:val="00AB1EEB"/>
    <w:rsid w:val="00AB571B"/>
    <w:rsid w:val="00AC0C5F"/>
    <w:rsid w:val="00AC16D8"/>
    <w:rsid w:val="00AD5F36"/>
    <w:rsid w:val="00AE34C8"/>
    <w:rsid w:val="00AE75C6"/>
    <w:rsid w:val="00AF5661"/>
    <w:rsid w:val="00B005A1"/>
    <w:rsid w:val="00B023D9"/>
    <w:rsid w:val="00B0277E"/>
    <w:rsid w:val="00B029C7"/>
    <w:rsid w:val="00B0343F"/>
    <w:rsid w:val="00B14DEA"/>
    <w:rsid w:val="00B2752E"/>
    <w:rsid w:val="00B27CC9"/>
    <w:rsid w:val="00B35FAB"/>
    <w:rsid w:val="00B4655A"/>
    <w:rsid w:val="00B55631"/>
    <w:rsid w:val="00B607C0"/>
    <w:rsid w:val="00B63881"/>
    <w:rsid w:val="00B63C82"/>
    <w:rsid w:val="00B749FA"/>
    <w:rsid w:val="00B86202"/>
    <w:rsid w:val="00B862E1"/>
    <w:rsid w:val="00B901A5"/>
    <w:rsid w:val="00BA2479"/>
    <w:rsid w:val="00BA6E8E"/>
    <w:rsid w:val="00BB2BCF"/>
    <w:rsid w:val="00BB725B"/>
    <w:rsid w:val="00BC33BA"/>
    <w:rsid w:val="00BC5867"/>
    <w:rsid w:val="00BE66B5"/>
    <w:rsid w:val="00BE7781"/>
    <w:rsid w:val="00BF781D"/>
    <w:rsid w:val="00C04AFA"/>
    <w:rsid w:val="00C06CB2"/>
    <w:rsid w:val="00C1632C"/>
    <w:rsid w:val="00C165B0"/>
    <w:rsid w:val="00C24E7C"/>
    <w:rsid w:val="00C41AC6"/>
    <w:rsid w:val="00C43BEA"/>
    <w:rsid w:val="00C45BFF"/>
    <w:rsid w:val="00C464AA"/>
    <w:rsid w:val="00C50B19"/>
    <w:rsid w:val="00C5186A"/>
    <w:rsid w:val="00C54FCE"/>
    <w:rsid w:val="00C5641D"/>
    <w:rsid w:val="00C602BE"/>
    <w:rsid w:val="00C61657"/>
    <w:rsid w:val="00C63852"/>
    <w:rsid w:val="00C65611"/>
    <w:rsid w:val="00C701FD"/>
    <w:rsid w:val="00C7065E"/>
    <w:rsid w:val="00C7399E"/>
    <w:rsid w:val="00C85EEB"/>
    <w:rsid w:val="00C86BCB"/>
    <w:rsid w:val="00C91B7B"/>
    <w:rsid w:val="00CA3AAF"/>
    <w:rsid w:val="00CA48DD"/>
    <w:rsid w:val="00CA4DA9"/>
    <w:rsid w:val="00CB575A"/>
    <w:rsid w:val="00CC337D"/>
    <w:rsid w:val="00CC7E08"/>
    <w:rsid w:val="00CD0EAC"/>
    <w:rsid w:val="00CD2E13"/>
    <w:rsid w:val="00CE49D6"/>
    <w:rsid w:val="00CF4D13"/>
    <w:rsid w:val="00D00088"/>
    <w:rsid w:val="00D051F2"/>
    <w:rsid w:val="00D06501"/>
    <w:rsid w:val="00D12747"/>
    <w:rsid w:val="00D24968"/>
    <w:rsid w:val="00D25F60"/>
    <w:rsid w:val="00D31A67"/>
    <w:rsid w:val="00D326F3"/>
    <w:rsid w:val="00D37D5C"/>
    <w:rsid w:val="00D409C0"/>
    <w:rsid w:val="00D43A50"/>
    <w:rsid w:val="00D4487D"/>
    <w:rsid w:val="00D47575"/>
    <w:rsid w:val="00D624B3"/>
    <w:rsid w:val="00D63D91"/>
    <w:rsid w:val="00D928A6"/>
    <w:rsid w:val="00D94431"/>
    <w:rsid w:val="00D95687"/>
    <w:rsid w:val="00D97C5E"/>
    <w:rsid w:val="00DA55B0"/>
    <w:rsid w:val="00DA6EFB"/>
    <w:rsid w:val="00DC4A5E"/>
    <w:rsid w:val="00DD5937"/>
    <w:rsid w:val="00DD5B1A"/>
    <w:rsid w:val="00DD607B"/>
    <w:rsid w:val="00DD77C0"/>
    <w:rsid w:val="00DD7FFB"/>
    <w:rsid w:val="00DE0BBE"/>
    <w:rsid w:val="00DE36BE"/>
    <w:rsid w:val="00DE7349"/>
    <w:rsid w:val="00DF375C"/>
    <w:rsid w:val="00DF6D6B"/>
    <w:rsid w:val="00E0125A"/>
    <w:rsid w:val="00E05E61"/>
    <w:rsid w:val="00E11434"/>
    <w:rsid w:val="00E15F6E"/>
    <w:rsid w:val="00E21221"/>
    <w:rsid w:val="00E2463F"/>
    <w:rsid w:val="00E31766"/>
    <w:rsid w:val="00E35CFF"/>
    <w:rsid w:val="00E441F0"/>
    <w:rsid w:val="00E46A34"/>
    <w:rsid w:val="00E5470D"/>
    <w:rsid w:val="00E6034D"/>
    <w:rsid w:val="00E65206"/>
    <w:rsid w:val="00E71B9A"/>
    <w:rsid w:val="00E727DD"/>
    <w:rsid w:val="00E825C1"/>
    <w:rsid w:val="00E857E1"/>
    <w:rsid w:val="00E878F1"/>
    <w:rsid w:val="00EB37B1"/>
    <w:rsid w:val="00EB779B"/>
    <w:rsid w:val="00EC0147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00819"/>
    <w:rsid w:val="00F137F2"/>
    <w:rsid w:val="00F160B4"/>
    <w:rsid w:val="00F204A1"/>
    <w:rsid w:val="00F27EA3"/>
    <w:rsid w:val="00F36891"/>
    <w:rsid w:val="00F41924"/>
    <w:rsid w:val="00F4651A"/>
    <w:rsid w:val="00F50642"/>
    <w:rsid w:val="00F51AA0"/>
    <w:rsid w:val="00F67028"/>
    <w:rsid w:val="00F76A84"/>
    <w:rsid w:val="00F778D2"/>
    <w:rsid w:val="00F80C9D"/>
    <w:rsid w:val="00F8280C"/>
    <w:rsid w:val="00F8291E"/>
    <w:rsid w:val="00F83CEE"/>
    <w:rsid w:val="00F86C6B"/>
    <w:rsid w:val="00F87164"/>
    <w:rsid w:val="00F912EC"/>
    <w:rsid w:val="00FA0ED3"/>
    <w:rsid w:val="00FA2450"/>
    <w:rsid w:val="00FB6A7E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83FD4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3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2">
    <w:name w:val="Tabellenraster2"/>
    <w:basedOn w:val="NormaleTabelle"/>
    <w:next w:val="Tabellenraster"/>
    <w:uiPriority w:val="59"/>
    <w:rsid w:val="009839F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773C08"/>
    <w:pPr>
      <w:spacing w:after="0"/>
    </w:pPr>
    <w:rPr>
      <w:rFonts w:ascii="Georgia" w:hAnsi="Georgia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243A35"/>
    <w:pPr>
      <w:spacing w:after="0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purl.org/dc/elements/1.1/"/>
    <ds:schemaRef ds:uri="2913bc6e-b921-479f-97e0-f58926de95d5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56F4422-9E73-4BB4-987C-1303042B9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5</Pages>
  <Words>1170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2023-11-06T08:40:00Z</cp:lastPrinted>
  <dcterms:created xsi:type="dcterms:W3CDTF">2026-07-10T12:30:00Z</dcterms:created>
  <dcterms:modified xsi:type="dcterms:W3CDTF">2026-07-10T12:31:00Z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